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4CBDBBC8" w14:textId="77777777" w:rsidR="000E4027" w:rsidRPr="00C2213C" w:rsidRDefault="004829AB" w:rsidP="00F8630D">
      <w:pPr>
        <w:pStyle w:val="ASDEFCONNormal"/>
        <w:jc w:val="center"/>
      </w:pPr>
      <w:r w:rsidRPr="00C2213C">
        <w:fldChar w:fldCharType="begin"/>
      </w:r>
      <w:r w:rsidRPr="00C2213C">
        <w:instrText xml:space="preserve"> </w:instrText>
      </w:r>
      <w:r w:rsidRPr="00C2213C">
        <w:fldChar w:fldCharType="begin"/>
      </w:r>
      <w:r w:rsidRPr="00C2213C">
        <w:instrText xml:space="preserve">  </w:instrText>
      </w:r>
      <w:r w:rsidRPr="00C2213C">
        <w:fldChar w:fldCharType="end"/>
      </w:r>
      <w:r w:rsidRPr="00C2213C">
        <w:instrText xml:space="preserve"> </w:instrText>
      </w:r>
      <w:r w:rsidRPr="00C2213C">
        <w:fldChar w:fldCharType="end"/>
      </w:r>
      <w:r w:rsidR="000E4027" w:rsidRPr="00C2213C">
        <w:t>GUIDANCE PAGES TO BE DELETED WHEN PUBLISHED</w:t>
      </w:r>
    </w:p>
    <w:p w14:paraId="25D9C060" w14:textId="77777777" w:rsidR="000E4027" w:rsidRPr="00C2213C" w:rsidRDefault="0071024A" w:rsidP="001F1047">
      <w:pPr>
        <w:pStyle w:val="ASDEFCONTitle"/>
      </w:pPr>
      <w:r w:rsidRPr="00C2213C">
        <w:t>ASDEFCON (SUPPORT)</w:t>
      </w:r>
    </w:p>
    <w:p w14:paraId="2DB5D8C0" w14:textId="77777777" w:rsidR="000E4027" w:rsidRPr="00C2213C" w:rsidRDefault="000E4027" w:rsidP="00707DB5">
      <w:pPr>
        <w:pStyle w:val="ASDEFCONTitle"/>
      </w:pPr>
      <w:r w:rsidRPr="00C2213C">
        <w:t>SECTION 1: GUIDANCE FOR DSD-MNT-SA</w:t>
      </w:r>
    </w:p>
    <w:p w14:paraId="3449083B" w14:textId="77777777" w:rsidR="000E4027" w:rsidRPr="00C2213C" w:rsidRDefault="000E4027" w:rsidP="00707DB5">
      <w:pPr>
        <w:pStyle w:val="ASDEFCONTitle"/>
        <w:spacing w:before="0"/>
      </w:pPr>
      <w:r w:rsidRPr="00C2213C">
        <w:t xml:space="preserve">(SYSTEM ADMINISTRATION </w:t>
      </w:r>
      <w:r w:rsidR="00694C20" w:rsidRPr="00C2213C">
        <w:t>SERVICES</w:t>
      </w:r>
      <w:r w:rsidRPr="00C2213C">
        <w:t>)</w:t>
      </w:r>
    </w:p>
    <w:p w14:paraId="70CD8809" w14:textId="77777777" w:rsidR="000E4027" w:rsidRPr="00C2213C" w:rsidRDefault="000E4027" w:rsidP="001F1047">
      <w:pPr>
        <w:pStyle w:val="GuideMarginHead-ASDEFCON"/>
      </w:pPr>
      <w:r w:rsidRPr="00C2213C">
        <w:rPr>
          <w:u w:val="single"/>
        </w:rPr>
        <w:t>Status</w:t>
      </w:r>
      <w:r w:rsidRPr="00C2213C">
        <w:rPr>
          <w:rStyle w:val="MarginheadingChar"/>
        </w:rPr>
        <w:t>:</w:t>
      </w:r>
      <w:r w:rsidRPr="00C2213C">
        <w:tab/>
      </w:r>
      <w:r w:rsidR="001922CE" w:rsidRPr="00C2213C">
        <w:t xml:space="preserve">Optional, required </w:t>
      </w:r>
      <w:r w:rsidRPr="00C2213C">
        <w:t xml:space="preserve">for contracts </w:t>
      </w:r>
      <w:r w:rsidR="001922CE" w:rsidRPr="00C2213C">
        <w:t xml:space="preserve">that </w:t>
      </w:r>
      <w:r w:rsidRPr="00C2213C">
        <w:t>includ</w:t>
      </w:r>
      <w:r w:rsidR="001922CE" w:rsidRPr="00C2213C">
        <w:t>e</w:t>
      </w:r>
      <w:r w:rsidRPr="00C2213C">
        <w:t xml:space="preserve"> </w:t>
      </w:r>
      <w:r w:rsidR="0003583C" w:rsidRPr="00C2213C">
        <w:t xml:space="preserve">the </w:t>
      </w:r>
      <w:r w:rsidR="00F3507E" w:rsidRPr="00C2213C">
        <w:t>a</w:t>
      </w:r>
      <w:r w:rsidRPr="00C2213C">
        <w:t xml:space="preserve">dministration </w:t>
      </w:r>
      <w:r w:rsidR="002B2E12" w:rsidRPr="00C2213C">
        <w:t xml:space="preserve">of </w:t>
      </w:r>
      <w:r w:rsidR="00864C0B" w:rsidRPr="00C2213C">
        <w:t xml:space="preserve">Information and Communications </w:t>
      </w:r>
      <w:r w:rsidR="001D5F23" w:rsidRPr="00C2213C">
        <w:t xml:space="preserve">Technology </w:t>
      </w:r>
      <w:r w:rsidR="00864C0B" w:rsidRPr="00C2213C">
        <w:t xml:space="preserve">(ICT) </w:t>
      </w:r>
      <w:r w:rsidR="00F3507E" w:rsidRPr="00C2213C">
        <w:t>Systems</w:t>
      </w:r>
      <w:r w:rsidR="001922CE" w:rsidRPr="00C2213C">
        <w:t>.</w:t>
      </w:r>
    </w:p>
    <w:p w14:paraId="17E8C1D9" w14:textId="77777777" w:rsidR="000E4027" w:rsidRPr="00C2213C" w:rsidRDefault="000E4027" w:rsidP="0079019A">
      <w:pPr>
        <w:pStyle w:val="GuideMarginHead-ASDEFCON"/>
      </w:pPr>
      <w:r w:rsidRPr="00C2213C">
        <w:rPr>
          <w:u w:val="single"/>
        </w:rPr>
        <w:t>Purpose</w:t>
      </w:r>
      <w:r w:rsidRPr="00C2213C">
        <w:rPr>
          <w:rStyle w:val="MarginheadingChar"/>
        </w:rPr>
        <w:t>:</w:t>
      </w:r>
      <w:r w:rsidRPr="00C2213C">
        <w:tab/>
        <w:t>Refer to Description and Intended Use.</w:t>
      </w:r>
    </w:p>
    <w:p w14:paraId="57616FFB" w14:textId="77777777" w:rsidR="000E4027" w:rsidRPr="00C2213C" w:rsidRDefault="000E4027" w:rsidP="0079019A">
      <w:pPr>
        <w:pStyle w:val="GuideMarginHead-ASDEFCON"/>
      </w:pPr>
      <w:r w:rsidRPr="00C2213C">
        <w:rPr>
          <w:u w:val="single"/>
        </w:rPr>
        <w:t>Policy</w:t>
      </w:r>
      <w:r w:rsidRPr="00C2213C">
        <w:rPr>
          <w:rStyle w:val="MarginheadingChar"/>
        </w:rPr>
        <w:t>:</w:t>
      </w:r>
      <w:r w:rsidRPr="00C2213C">
        <w:tab/>
      </w:r>
      <w:r w:rsidR="0003583C" w:rsidRPr="00C2213C">
        <w:t>Refer to individual clauses</w:t>
      </w:r>
      <w:r w:rsidR="008271C5" w:rsidRPr="00C2213C">
        <w:t>.</w:t>
      </w:r>
    </w:p>
    <w:p w14:paraId="5011DB55" w14:textId="77777777" w:rsidR="002F5F19" w:rsidRPr="00C2213C" w:rsidRDefault="000E4027" w:rsidP="0079019A">
      <w:pPr>
        <w:pStyle w:val="GuideMarginHead-ASDEFCON"/>
      </w:pPr>
      <w:r w:rsidRPr="00C2213C">
        <w:rPr>
          <w:u w:val="single"/>
        </w:rPr>
        <w:t>Guidance</w:t>
      </w:r>
      <w:r w:rsidRPr="00C2213C">
        <w:rPr>
          <w:rStyle w:val="MarginheadingChar"/>
        </w:rPr>
        <w:t>:</w:t>
      </w:r>
      <w:r w:rsidRPr="00C2213C">
        <w:tab/>
        <w:t xml:space="preserve">Drafters are to </w:t>
      </w:r>
      <w:r w:rsidR="0003583C" w:rsidRPr="00C2213C">
        <w:t>further</w:t>
      </w:r>
      <w:r w:rsidRPr="00C2213C">
        <w:t xml:space="preserve"> develop this DSD</w:t>
      </w:r>
      <w:r w:rsidR="00DE5B8F" w:rsidRPr="00C2213C">
        <w:t xml:space="preserve"> to suit</w:t>
      </w:r>
      <w:r w:rsidRPr="00C2213C">
        <w:t xml:space="preserve"> their </w:t>
      </w:r>
      <w:r w:rsidR="00DE5B8F" w:rsidRPr="00C2213C">
        <w:t xml:space="preserve">requirements for the provision of Services for the </w:t>
      </w:r>
      <w:r w:rsidRPr="00C2213C">
        <w:t xml:space="preserve">administration </w:t>
      </w:r>
      <w:r w:rsidR="00A253B9" w:rsidRPr="00C2213C">
        <w:t xml:space="preserve">of </w:t>
      </w:r>
      <w:r w:rsidR="00DE5B8F" w:rsidRPr="00C2213C">
        <w:t xml:space="preserve">their particular </w:t>
      </w:r>
      <w:r w:rsidR="00864C0B" w:rsidRPr="00C2213C">
        <w:t xml:space="preserve">ICT </w:t>
      </w:r>
      <w:r w:rsidR="00DE5B8F" w:rsidRPr="00C2213C">
        <w:t>System(s)</w:t>
      </w:r>
      <w:r w:rsidR="00FB0503" w:rsidRPr="00C2213C">
        <w:t xml:space="preserve"> </w:t>
      </w:r>
      <w:r w:rsidR="00A253B9" w:rsidRPr="00C2213C">
        <w:t>and associated</w:t>
      </w:r>
      <w:r w:rsidR="00FB0503" w:rsidRPr="00C2213C">
        <w:t xml:space="preserve"> </w:t>
      </w:r>
      <w:r w:rsidR="00BD2F3F" w:rsidRPr="00C2213C">
        <w:t>Software</w:t>
      </w:r>
      <w:r w:rsidR="00FB0503" w:rsidRPr="00C2213C">
        <w:t xml:space="preserve"> Products</w:t>
      </w:r>
      <w:r w:rsidR="00DE5B8F" w:rsidRPr="00C2213C">
        <w:t>.</w:t>
      </w:r>
    </w:p>
    <w:p w14:paraId="58181BFA" w14:textId="77777777" w:rsidR="00864C0B" w:rsidRPr="00C2213C" w:rsidRDefault="00864C0B" w:rsidP="001F1047">
      <w:pPr>
        <w:pStyle w:val="GuideText-ASDEFCON"/>
      </w:pPr>
      <w:r w:rsidRPr="00C2213C">
        <w:t xml:space="preserve">An ICT </w:t>
      </w:r>
      <w:r w:rsidR="008271C5" w:rsidRPr="00C2213C">
        <w:t xml:space="preserve">System </w:t>
      </w:r>
      <w:r w:rsidR="00ED72B0" w:rsidRPr="00C2213C">
        <w:t>is any system whose primary function is to acquire, process</w:t>
      </w:r>
      <w:r w:rsidR="00B71B9D" w:rsidRPr="00C2213C">
        <w:t>, store</w:t>
      </w:r>
      <w:r w:rsidR="002F5F19" w:rsidRPr="00C2213C">
        <w:t>,</w:t>
      </w:r>
      <w:r w:rsidR="00ED72B0" w:rsidRPr="00C2213C">
        <w:t xml:space="preserve"> and </w:t>
      </w:r>
      <w:r w:rsidR="00A41725" w:rsidRPr="00C2213C">
        <w:t xml:space="preserve">disseminate </w:t>
      </w:r>
      <w:r w:rsidR="00ED72B0" w:rsidRPr="00C2213C">
        <w:t xml:space="preserve">information.  </w:t>
      </w:r>
      <w:r w:rsidR="00446E16" w:rsidRPr="00C2213C">
        <w:t xml:space="preserve">An ICT System </w:t>
      </w:r>
      <w:r w:rsidR="00ED72B0" w:rsidRPr="00C2213C">
        <w:t xml:space="preserve">may </w:t>
      </w:r>
      <w:r w:rsidR="00446E16" w:rsidRPr="00C2213C">
        <w:t xml:space="preserve">be </w:t>
      </w:r>
      <w:r w:rsidR="00ED72B0" w:rsidRPr="00C2213C">
        <w:t>a</w:t>
      </w:r>
      <w:r w:rsidR="008271C5" w:rsidRPr="00C2213C">
        <w:t>n administrative</w:t>
      </w:r>
      <w:r w:rsidR="00ED72B0" w:rsidRPr="00C2213C">
        <w:t xml:space="preserve"> IT system</w:t>
      </w:r>
      <w:r w:rsidR="008271C5" w:rsidRPr="00C2213C">
        <w:t xml:space="preserve"> or an operational capability, such as a surveillance system, a command-and-control system, </w:t>
      </w:r>
      <w:r w:rsidR="00B71B9D" w:rsidRPr="00C2213C">
        <w:t xml:space="preserve">a bespoke maintenance management system, </w:t>
      </w:r>
      <w:r w:rsidR="008271C5" w:rsidRPr="00C2213C">
        <w:t>a communications system, or some combination of all</w:t>
      </w:r>
      <w:r w:rsidR="00B71B9D" w:rsidRPr="00C2213C">
        <w:t xml:space="preserve"> of</w:t>
      </w:r>
      <w:r w:rsidR="008271C5" w:rsidRPr="00C2213C">
        <w:t xml:space="preserve"> the</w:t>
      </w:r>
      <w:r w:rsidR="00B71B9D" w:rsidRPr="00C2213C">
        <w:t>s</w:t>
      </w:r>
      <w:r w:rsidR="008271C5" w:rsidRPr="00C2213C">
        <w:t xml:space="preserve">e. </w:t>
      </w:r>
      <w:r w:rsidR="003A646B" w:rsidRPr="00C2213C">
        <w:t xml:space="preserve"> If, from the perspective of the Contract, the ICT System is the primary </w:t>
      </w:r>
      <w:r w:rsidR="0003583C" w:rsidRPr="00C2213C">
        <w:t xml:space="preserve">set of Products </w:t>
      </w:r>
      <w:r w:rsidR="0096465E" w:rsidRPr="00C2213C">
        <w:t>Being</w:t>
      </w:r>
      <w:r w:rsidR="0003583C" w:rsidRPr="00C2213C">
        <w:t xml:space="preserve"> </w:t>
      </w:r>
      <w:r w:rsidR="0096465E" w:rsidRPr="00C2213C">
        <w:t>S</w:t>
      </w:r>
      <w:r w:rsidR="0003583C" w:rsidRPr="00C2213C">
        <w:t>upported</w:t>
      </w:r>
      <w:r w:rsidR="003A646B" w:rsidRPr="00C2213C">
        <w:t xml:space="preserve">, then the ICT System </w:t>
      </w:r>
      <w:r w:rsidR="0003583C" w:rsidRPr="00C2213C">
        <w:t>should</w:t>
      </w:r>
      <w:r w:rsidR="003A646B" w:rsidRPr="00C2213C">
        <w:t xml:space="preserve"> be treated as a Mission System</w:t>
      </w:r>
      <w:r w:rsidR="001922CE" w:rsidRPr="00C2213C">
        <w:t xml:space="preserve"> </w:t>
      </w:r>
      <w:r w:rsidR="00446E16" w:rsidRPr="00C2213C">
        <w:t xml:space="preserve">and listed </w:t>
      </w:r>
      <w:r w:rsidR="001922CE" w:rsidRPr="00C2213C">
        <w:t xml:space="preserve">in </w:t>
      </w:r>
      <w:r w:rsidR="00446E16" w:rsidRPr="00C2213C">
        <w:t xml:space="preserve">section 1 of </w:t>
      </w:r>
      <w:r w:rsidR="001922CE" w:rsidRPr="00C2213C">
        <w:t>SOW Annex A</w:t>
      </w:r>
      <w:r w:rsidR="003A646B" w:rsidRPr="00C2213C">
        <w:t>.  Alternatively, if the ICT System</w:t>
      </w:r>
      <w:r w:rsidR="0003583C" w:rsidRPr="00C2213C">
        <w:t xml:space="preserve"> </w:t>
      </w:r>
      <w:r w:rsidR="001922CE" w:rsidRPr="00C2213C">
        <w:t>provides a</w:t>
      </w:r>
      <w:r w:rsidR="003A646B" w:rsidRPr="00C2213C">
        <w:t xml:space="preserve"> support role for other Products </w:t>
      </w:r>
      <w:r w:rsidR="00446E16" w:rsidRPr="00C2213C">
        <w:t>Being S</w:t>
      </w:r>
      <w:r w:rsidR="00B71B9D" w:rsidRPr="00C2213C">
        <w:t xml:space="preserve">upported under the Contract </w:t>
      </w:r>
      <w:r w:rsidR="003A646B" w:rsidRPr="00C2213C">
        <w:t xml:space="preserve">(eg, a mission planning </w:t>
      </w:r>
      <w:r w:rsidR="0003583C" w:rsidRPr="00C2213C">
        <w:t>system or bespoke</w:t>
      </w:r>
      <w:r w:rsidR="003A646B" w:rsidRPr="00C2213C">
        <w:t xml:space="preserve"> maintenance management system supporting a platform)</w:t>
      </w:r>
      <w:r w:rsidR="00A41725" w:rsidRPr="00C2213C">
        <w:t>,</w:t>
      </w:r>
      <w:r w:rsidR="003A646B" w:rsidRPr="00C2213C">
        <w:t xml:space="preserve"> then the ICT System </w:t>
      </w:r>
      <w:r w:rsidR="0003583C" w:rsidRPr="00C2213C">
        <w:t>is</w:t>
      </w:r>
      <w:r w:rsidR="003A646B" w:rsidRPr="00C2213C">
        <w:t xml:space="preserve"> more likely </w:t>
      </w:r>
      <w:r w:rsidR="00B71B9D" w:rsidRPr="00C2213C">
        <w:t xml:space="preserve">to </w:t>
      </w:r>
      <w:r w:rsidR="003A646B" w:rsidRPr="00C2213C">
        <w:t xml:space="preserve">be treated as </w:t>
      </w:r>
      <w:r w:rsidR="001922CE" w:rsidRPr="00C2213C">
        <w:t>part</w:t>
      </w:r>
      <w:r w:rsidR="0003583C" w:rsidRPr="00C2213C">
        <w:t xml:space="preserve"> of the </w:t>
      </w:r>
      <w:r w:rsidR="003A646B" w:rsidRPr="00C2213C">
        <w:t>Support System</w:t>
      </w:r>
      <w:r w:rsidR="001922CE" w:rsidRPr="00C2213C">
        <w:t xml:space="preserve"> in SOW Annex A</w:t>
      </w:r>
      <w:r w:rsidR="003A646B" w:rsidRPr="00C2213C">
        <w:t xml:space="preserve">.  The determination </w:t>
      </w:r>
      <w:r w:rsidR="001922CE" w:rsidRPr="00C2213C">
        <w:t>should</w:t>
      </w:r>
      <w:r w:rsidR="003A646B" w:rsidRPr="00C2213C">
        <w:t xml:space="preserve"> be </w:t>
      </w:r>
      <w:r w:rsidR="00B71B9D" w:rsidRPr="00C2213C">
        <w:t>dependent up</w:t>
      </w:r>
      <w:r w:rsidR="001922CE" w:rsidRPr="00C2213C">
        <w:t>o</w:t>
      </w:r>
      <w:r w:rsidR="003A646B" w:rsidRPr="00C2213C">
        <w:t xml:space="preserve">n the way </w:t>
      </w:r>
      <w:r w:rsidR="00B71B9D" w:rsidRPr="00C2213C">
        <w:t>in which</w:t>
      </w:r>
      <w:r w:rsidR="001922CE" w:rsidRPr="00C2213C">
        <w:t xml:space="preserve"> </w:t>
      </w:r>
      <w:r w:rsidR="003A646B" w:rsidRPr="00C2213C">
        <w:t xml:space="preserve">the ICT System is to be managed – will </w:t>
      </w:r>
      <w:r w:rsidR="00446E16" w:rsidRPr="00C2213C">
        <w:t>the ICT System</w:t>
      </w:r>
      <w:r w:rsidR="002F4E4D" w:rsidRPr="00C2213C">
        <w:t xml:space="preserve"> be the</w:t>
      </w:r>
      <w:r w:rsidR="001922CE" w:rsidRPr="00C2213C">
        <w:t xml:space="preserve"> </w:t>
      </w:r>
      <w:r w:rsidR="002F4E4D" w:rsidRPr="00C2213C">
        <w:t xml:space="preserve">focus of </w:t>
      </w:r>
      <w:r w:rsidR="003A646B" w:rsidRPr="00C2213C">
        <w:t xml:space="preserve">the planning, </w:t>
      </w:r>
      <w:r w:rsidR="002F4E4D" w:rsidRPr="00C2213C">
        <w:t xml:space="preserve">Services, </w:t>
      </w:r>
      <w:r w:rsidR="003A646B" w:rsidRPr="00C2213C">
        <w:t xml:space="preserve">reporting, </w:t>
      </w:r>
      <w:r w:rsidR="002F4E4D" w:rsidRPr="00C2213C">
        <w:t>regulation</w:t>
      </w:r>
      <w:r w:rsidR="00BD2F3F" w:rsidRPr="00C2213C">
        <w:t>s</w:t>
      </w:r>
      <w:r w:rsidR="002F4E4D" w:rsidRPr="00C2213C">
        <w:t xml:space="preserve"> and </w:t>
      </w:r>
      <w:r w:rsidR="003A646B" w:rsidRPr="00C2213C">
        <w:t>performance management</w:t>
      </w:r>
      <w:r w:rsidR="001922CE" w:rsidRPr="00C2213C">
        <w:t xml:space="preserve"> under the Contract</w:t>
      </w:r>
      <w:r w:rsidR="003A646B" w:rsidRPr="00C2213C">
        <w:t>, or</w:t>
      </w:r>
      <w:r w:rsidR="002F4E4D" w:rsidRPr="00C2213C">
        <w:t xml:space="preserve"> will that </w:t>
      </w:r>
      <w:r w:rsidR="00B71B9D" w:rsidRPr="00C2213C">
        <w:t xml:space="preserve">level of </w:t>
      </w:r>
      <w:r w:rsidR="001922CE" w:rsidRPr="00C2213C">
        <w:t xml:space="preserve">attention </w:t>
      </w:r>
      <w:r w:rsidR="002F4E4D" w:rsidRPr="00C2213C">
        <w:t xml:space="preserve">be </w:t>
      </w:r>
      <w:r w:rsidR="00446E16" w:rsidRPr="00C2213C">
        <w:t>given to</w:t>
      </w:r>
      <w:r w:rsidR="00B71B9D" w:rsidRPr="00C2213C">
        <w:t xml:space="preserve"> </w:t>
      </w:r>
      <w:r w:rsidR="001922CE" w:rsidRPr="00C2213C">
        <w:t>a different</w:t>
      </w:r>
      <w:r w:rsidR="00FF523E" w:rsidRPr="00C2213C">
        <w:t xml:space="preserve"> </w:t>
      </w:r>
      <w:r w:rsidR="00B71B9D" w:rsidRPr="00C2213C">
        <w:t>set of Products</w:t>
      </w:r>
      <w:r w:rsidR="00446E16" w:rsidRPr="00C2213C">
        <w:t xml:space="preserve"> that the ICT System supports</w:t>
      </w:r>
      <w:r w:rsidR="00FF523E" w:rsidRPr="00C2213C">
        <w:t>?</w:t>
      </w:r>
    </w:p>
    <w:p w14:paraId="2FF62654" w14:textId="77777777" w:rsidR="002F5F19" w:rsidRPr="00C2213C" w:rsidRDefault="002F5F19" w:rsidP="0079019A">
      <w:pPr>
        <w:pStyle w:val="GuideText-ASDEFCON"/>
      </w:pPr>
      <w:r w:rsidRPr="00C2213C">
        <w:t xml:space="preserve">This DSD may be used in conjunction with other DSDs.  For example, help desk Services (described in DSD-OPS-HLPDSK) </w:t>
      </w:r>
      <w:r w:rsidR="00446E16" w:rsidRPr="00C2213C">
        <w:t>are</w:t>
      </w:r>
      <w:r w:rsidRPr="00C2213C">
        <w:t xml:space="preserve"> often inter-related with system administration when the scope of the Contract includes both.  </w:t>
      </w:r>
      <w:r w:rsidR="00BD2F3F" w:rsidRPr="00C2213C">
        <w:t>Software</w:t>
      </w:r>
      <w:r w:rsidRPr="00C2213C">
        <w:t xml:space="preserve"> support (in accordance with DSD-ENG-SW and DSD-ENG-SERV) will also inter-relate with this DSD when a Contract includes on-going </w:t>
      </w:r>
      <w:r w:rsidR="00BD2F3F" w:rsidRPr="00C2213C">
        <w:t>Software</w:t>
      </w:r>
      <w:r w:rsidRPr="00C2213C">
        <w:t xml:space="preserve"> development and the roll-out of </w:t>
      </w:r>
      <w:r w:rsidR="00BD2F3F" w:rsidRPr="00C2213C">
        <w:t>Software</w:t>
      </w:r>
      <w:r w:rsidR="00446E16" w:rsidRPr="00C2213C">
        <w:t xml:space="preserve"> </w:t>
      </w:r>
      <w:r w:rsidRPr="00C2213C">
        <w:t>changes.  Maintenance Services for related hardware (in accordance with DSD-MNT-SERV) may also apply.</w:t>
      </w:r>
    </w:p>
    <w:p w14:paraId="11293C8F" w14:textId="77777777" w:rsidR="002F5F19" w:rsidRPr="00C2213C" w:rsidRDefault="002F5F19" w:rsidP="0079019A">
      <w:pPr>
        <w:pStyle w:val="GuideText-ASDEFCON"/>
      </w:pPr>
      <w:r w:rsidRPr="00C2213C">
        <w:t xml:space="preserve">Where this DSD is used in conjunction with either or both of DSD-OPS-HLPDSK and DSD-ENG-SW, drafters may find it necessary to relocate clauses </w:t>
      </w:r>
      <w:r w:rsidR="00F66F67" w:rsidRPr="00C2213C">
        <w:t>between</w:t>
      </w:r>
      <w:r w:rsidRPr="00C2213C">
        <w:t xml:space="preserve"> DSD</w:t>
      </w:r>
      <w:r w:rsidR="00F66F67" w:rsidRPr="00C2213C">
        <w:t>s</w:t>
      </w:r>
      <w:r w:rsidRPr="00C2213C">
        <w:t>, in order to better align the Services with expectations for how they will be managed and provided (eg, where it is anticipated that the help desk operators will also perform a number of systems administration tasks).</w:t>
      </w:r>
      <w:r w:rsidR="00446E16" w:rsidRPr="00C2213C">
        <w:t xml:space="preserve">  Additionally, if only one or two clauses from one of the other DSDs is required, then they may be transferred to this DSD instead of including the other DSD in the draft Contract.</w:t>
      </w:r>
    </w:p>
    <w:p w14:paraId="7604FDD5" w14:textId="77777777" w:rsidR="00FB0503" w:rsidRPr="00C2213C" w:rsidRDefault="002511A1" w:rsidP="0079019A">
      <w:pPr>
        <w:pStyle w:val="GuideText-ASDEFCON"/>
      </w:pPr>
      <w:r w:rsidRPr="00C2213C">
        <w:t>CASG</w:t>
      </w:r>
      <w:r w:rsidR="00FB0503" w:rsidRPr="00C2213C">
        <w:t xml:space="preserve"> and </w:t>
      </w:r>
      <w:r w:rsidR="00F26476">
        <w:t>defence Digital Group (DDG)</w:t>
      </w:r>
      <w:r w:rsidR="00FB0503" w:rsidRPr="00C2213C">
        <w:t xml:space="preserve"> have different </w:t>
      </w:r>
      <w:r w:rsidR="001922CE" w:rsidRPr="00C2213C">
        <w:t xml:space="preserve">frameworks for defining </w:t>
      </w:r>
      <w:r w:rsidR="00B71B9D" w:rsidRPr="00C2213C">
        <w:t xml:space="preserve">ICT and </w:t>
      </w:r>
      <w:r w:rsidR="00BD2F3F" w:rsidRPr="00C2213C">
        <w:t>Software</w:t>
      </w:r>
      <w:r w:rsidR="00B71B9D" w:rsidRPr="00C2213C">
        <w:t xml:space="preserve"> </w:t>
      </w:r>
      <w:r w:rsidR="00FB0503" w:rsidRPr="00C2213C">
        <w:t>support</w:t>
      </w:r>
      <w:r w:rsidR="001922CE" w:rsidRPr="00C2213C">
        <w:t xml:space="preserve">, </w:t>
      </w:r>
      <w:r w:rsidR="00A41725" w:rsidRPr="00C2213C">
        <w:t xml:space="preserve">principally </w:t>
      </w:r>
      <w:r w:rsidR="001922CE" w:rsidRPr="00C2213C">
        <w:t xml:space="preserve">due to the general differences in the </w:t>
      </w:r>
      <w:r w:rsidR="00446E16" w:rsidRPr="00C2213C">
        <w:t xml:space="preserve">nature and life-cycle of the </w:t>
      </w:r>
      <w:r w:rsidR="008331A7" w:rsidRPr="00C2213C">
        <w:t xml:space="preserve">Products that </w:t>
      </w:r>
      <w:r w:rsidR="00B71B9D" w:rsidRPr="00C2213C">
        <w:t>each agency manages</w:t>
      </w:r>
      <w:r w:rsidR="00FB0503" w:rsidRPr="00C2213C">
        <w:t xml:space="preserve">. </w:t>
      </w:r>
      <w:r w:rsidR="001922CE" w:rsidRPr="00C2213C">
        <w:t xml:space="preserve"> For </w:t>
      </w:r>
      <w:r w:rsidRPr="00C2213C">
        <w:t>CASG</w:t>
      </w:r>
      <w:r w:rsidR="001922CE" w:rsidRPr="00C2213C">
        <w:t>,</w:t>
      </w:r>
      <w:r w:rsidR="00FB0503" w:rsidRPr="00C2213C">
        <w:t xml:space="preserve"> support </w:t>
      </w:r>
      <w:r w:rsidR="001922CE" w:rsidRPr="00C2213C">
        <w:t xml:space="preserve">for Materiel Systems </w:t>
      </w:r>
      <w:r w:rsidR="00FB0503" w:rsidRPr="00C2213C">
        <w:t xml:space="preserve">is </w:t>
      </w:r>
      <w:r w:rsidR="002135FD" w:rsidRPr="00C2213C">
        <w:t xml:space="preserve">organised and </w:t>
      </w:r>
      <w:r w:rsidR="00FB0503" w:rsidRPr="00C2213C">
        <w:t>aligned to the Support System Constituent Capabilit</w:t>
      </w:r>
      <w:r w:rsidR="008271C5" w:rsidRPr="00C2213C">
        <w:t>ies</w:t>
      </w:r>
      <w:r w:rsidR="00FB0503" w:rsidRPr="00C2213C">
        <w:t xml:space="preserve"> </w:t>
      </w:r>
      <w:r w:rsidR="00864C0B" w:rsidRPr="00C2213C">
        <w:t>(SSCC</w:t>
      </w:r>
      <w:r w:rsidR="008271C5" w:rsidRPr="00C2213C">
        <w:t>s</w:t>
      </w:r>
      <w:r w:rsidR="00864C0B" w:rsidRPr="00C2213C">
        <w:t>)</w:t>
      </w:r>
      <w:r w:rsidR="001922CE" w:rsidRPr="00C2213C">
        <w:t>, whereas</w:t>
      </w:r>
      <w:r w:rsidR="00FB0503" w:rsidRPr="00C2213C">
        <w:t xml:space="preserve"> </w:t>
      </w:r>
      <w:r w:rsidR="00F26476">
        <w:t>DDR</w:t>
      </w:r>
      <w:r w:rsidR="00FB0503" w:rsidRPr="00C2213C">
        <w:t xml:space="preserve"> uses </w:t>
      </w:r>
      <w:r w:rsidR="008331A7" w:rsidRPr="00C2213C">
        <w:t xml:space="preserve">an </w:t>
      </w:r>
      <w:r w:rsidR="00864C0B" w:rsidRPr="00C2213C">
        <w:t>Information Technology Infrastructure Library (</w:t>
      </w:r>
      <w:r w:rsidR="00FB0503" w:rsidRPr="00C2213C">
        <w:t>ITIL</w:t>
      </w:r>
      <w:r w:rsidR="00864C0B" w:rsidRPr="00C2213C">
        <w:t xml:space="preserve">) </w:t>
      </w:r>
      <w:r w:rsidR="008331A7" w:rsidRPr="00C2213C">
        <w:t xml:space="preserve">service management </w:t>
      </w:r>
      <w:r w:rsidR="00FB0503" w:rsidRPr="00C2213C">
        <w:t>framework.</w:t>
      </w:r>
      <w:r w:rsidR="001922CE" w:rsidRPr="00C2213C">
        <w:t xml:space="preserve"> </w:t>
      </w:r>
      <w:r w:rsidR="00FB0503" w:rsidRPr="00C2213C">
        <w:t xml:space="preserve"> As </w:t>
      </w:r>
      <w:r w:rsidRPr="00C2213C">
        <w:t>CASG</w:t>
      </w:r>
      <w:r w:rsidR="00864C0B" w:rsidRPr="00C2213C">
        <w:t>-</w:t>
      </w:r>
      <w:r w:rsidR="00FB0503" w:rsidRPr="00C2213C">
        <w:t>supported I</w:t>
      </w:r>
      <w:r w:rsidR="00864C0B" w:rsidRPr="00C2213C">
        <w:t>C</w:t>
      </w:r>
      <w:r w:rsidR="00FB0503" w:rsidRPr="00C2213C">
        <w:t xml:space="preserve">T </w:t>
      </w:r>
      <w:r w:rsidR="00EF3562" w:rsidRPr="00C2213C">
        <w:t>S</w:t>
      </w:r>
      <w:r w:rsidR="00FB0503" w:rsidRPr="00C2213C">
        <w:t xml:space="preserve">ystems </w:t>
      </w:r>
      <w:r w:rsidR="008271C5" w:rsidRPr="00C2213C">
        <w:t xml:space="preserve">may </w:t>
      </w:r>
      <w:r w:rsidR="00FB0503" w:rsidRPr="00C2213C">
        <w:t xml:space="preserve">be linked to </w:t>
      </w:r>
      <w:r w:rsidR="00F26476">
        <w:t>DDR</w:t>
      </w:r>
      <w:r w:rsidR="00FB0503" w:rsidRPr="00C2213C">
        <w:t xml:space="preserve"> infrastructure, the </w:t>
      </w:r>
      <w:r w:rsidR="00F26476">
        <w:t>DDR</w:t>
      </w:r>
      <w:r w:rsidR="00FB0503" w:rsidRPr="00C2213C">
        <w:t xml:space="preserve"> support philosophy needs to be taken into account.</w:t>
      </w:r>
    </w:p>
    <w:p w14:paraId="388AC3F3" w14:textId="77777777" w:rsidR="000E4027" w:rsidRPr="00C2213C" w:rsidRDefault="000E4027" w:rsidP="0079019A">
      <w:pPr>
        <w:pStyle w:val="GuideMarginHead-ASDEFCON"/>
      </w:pPr>
      <w:r w:rsidRPr="00C2213C">
        <w:rPr>
          <w:u w:val="single"/>
        </w:rPr>
        <w:t>Related Clauses/Documents</w:t>
      </w:r>
      <w:r w:rsidRPr="00C2213C">
        <w:t>:</w:t>
      </w:r>
    </w:p>
    <w:p w14:paraId="3E8C0696" w14:textId="77777777" w:rsidR="00A93E55" w:rsidRPr="00C2213C" w:rsidRDefault="00FF6EF8" w:rsidP="0079019A">
      <w:pPr>
        <w:pStyle w:val="GuideText-ASDEFCON"/>
      </w:pPr>
      <w:r w:rsidRPr="00C2213C">
        <w:t>Refer to individual clauses</w:t>
      </w:r>
    </w:p>
    <w:p w14:paraId="1CE58302" w14:textId="77777777" w:rsidR="000E4027" w:rsidRPr="00C2213C" w:rsidRDefault="000E4027" w:rsidP="0079019A">
      <w:pPr>
        <w:pStyle w:val="GuideMarginHead-ASDEFCON"/>
      </w:pPr>
      <w:r w:rsidRPr="00C2213C">
        <w:rPr>
          <w:u w:val="single"/>
        </w:rPr>
        <w:t>Optional Clauses</w:t>
      </w:r>
      <w:r w:rsidRPr="00C2213C">
        <w:t>:</w:t>
      </w:r>
      <w:r w:rsidRPr="00C2213C">
        <w:tab/>
      </w:r>
      <w:r w:rsidR="00FB0503" w:rsidRPr="00C2213C">
        <w:t>Refer to individual clauses</w:t>
      </w:r>
    </w:p>
    <w:p w14:paraId="2BDFA763" w14:textId="2BC5F716" w:rsidR="00AD2FAA" w:rsidRPr="00C2213C" w:rsidRDefault="003707CE" w:rsidP="001F1047">
      <w:pPr>
        <w:pStyle w:val="GuideLV1Head-ASDEFCON"/>
      </w:pPr>
      <w:r w:rsidRPr="00C2213C">
        <w:lastRenderedPageBreak/>
        <w:fldChar w:fldCharType="begin"/>
      </w:r>
      <w:r w:rsidRPr="00C2213C">
        <w:instrText xml:space="preserve"> REF _Ref356217348 \r \h </w:instrText>
      </w:r>
      <w:r w:rsidR="00EE1C32" w:rsidRPr="00C2213C">
        <w:instrText xml:space="preserve"> \* MERGEFORMAT </w:instrText>
      </w:r>
      <w:r w:rsidRPr="00C2213C">
        <w:fldChar w:fldCharType="separate"/>
      </w:r>
      <w:r w:rsidR="002F0BEF">
        <w:t>4</w:t>
      </w:r>
      <w:r w:rsidRPr="00C2213C">
        <w:fldChar w:fldCharType="end"/>
      </w:r>
      <w:r w:rsidRPr="00C2213C">
        <w:tab/>
      </w:r>
      <w:r w:rsidRPr="00C2213C">
        <w:fldChar w:fldCharType="begin"/>
      </w:r>
      <w:r w:rsidRPr="00C2213C">
        <w:instrText xml:space="preserve"> REF _Ref356217354 \h </w:instrText>
      </w:r>
      <w:r w:rsidR="00EE1C32" w:rsidRPr="00C2213C">
        <w:instrText xml:space="preserve"> \* MERGEFORMAT </w:instrText>
      </w:r>
      <w:r w:rsidRPr="00C2213C">
        <w:fldChar w:fldCharType="separate"/>
      </w:r>
      <w:r w:rsidR="002F0BEF" w:rsidRPr="00C2213C">
        <w:t>INTER-RELATIONSHIPS</w:t>
      </w:r>
      <w:r w:rsidRPr="00C2213C">
        <w:fldChar w:fldCharType="end"/>
      </w:r>
    </w:p>
    <w:p w14:paraId="3E255BA1" w14:textId="77777777" w:rsidR="00AD2FAA" w:rsidRPr="00C2213C" w:rsidRDefault="00AD2FAA" w:rsidP="0079019A">
      <w:pPr>
        <w:pStyle w:val="GuideMarginHead-ASDEFCON"/>
      </w:pPr>
      <w:r w:rsidRPr="00C2213C">
        <w:rPr>
          <w:u w:val="single"/>
        </w:rPr>
        <w:t>Status</w:t>
      </w:r>
      <w:r w:rsidRPr="00C2213C">
        <w:rPr>
          <w:rStyle w:val="MarginheadingChar"/>
        </w:rPr>
        <w:t>:</w:t>
      </w:r>
      <w:r w:rsidRPr="00C2213C">
        <w:tab/>
        <w:t>Core</w:t>
      </w:r>
    </w:p>
    <w:p w14:paraId="3A390116" w14:textId="77777777" w:rsidR="00AD2FAA" w:rsidRPr="00C2213C" w:rsidRDefault="00AD2FAA" w:rsidP="0079019A">
      <w:pPr>
        <w:pStyle w:val="GuideMarginHead-ASDEFCON"/>
      </w:pPr>
      <w:r w:rsidRPr="00C2213C">
        <w:rPr>
          <w:u w:val="single"/>
        </w:rPr>
        <w:t>Purpose</w:t>
      </w:r>
      <w:r w:rsidRPr="00C2213C">
        <w:rPr>
          <w:rStyle w:val="MarginheadingChar"/>
        </w:rPr>
        <w:t>:</w:t>
      </w:r>
      <w:r w:rsidRPr="00C2213C">
        <w:tab/>
        <w:t>To identify the principle inter-related sections of the SOW, including other DSDs.</w:t>
      </w:r>
    </w:p>
    <w:p w14:paraId="37EB7B6A" w14:textId="77777777" w:rsidR="00AD2FAA" w:rsidRPr="00C2213C" w:rsidRDefault="00AD2FAA" w:rsidP="0079019A">
      <w:pPr>
        <w:pStyle w:val="GuideMarginHead-ASDEFCON"/>
      </w:pPr>
      <w:r w:rsidRPr="00C2213C">
        <w:rPr>
          <w:u w:val="single"/>
        </w:rPr>
        <w:t>Policy</w:t>
      </w:r>
      <w:r w:rsidRPr="00C2213C">
        <w:rPr>
          <w:rStyle w:val="MarginheadingChar"/>
        </w:rPr>
        <w:t>:</w:t>
      </w:r>
      <w:r w:rsidRPr="00C2213C">
        <w:tab/>
        <w:t>Nil</w:t>
      </w:r>
    </w:p>
    <w:p w14:paraId="5FEA63DA" w14:textId="17CA2F41" w:rsidR="00AD2FAA" w:rsidRPr="00C2213C" w:rsidRDefault="00AD2FAA" w:rsidP="0079019A">
      <w:pPr>
        <w:pStyle w:val="GuideMarginHead-ASDEFCON"/>
      </w:pPr>
      <w:r w:rsidRPr="00C2213C">
        <w:rPr>
          <w:u w:val="single"/>
        </w:rPr>
        <w:t>Guidance</w:t>
      </w:r>
      <w:r w:rsidRPr="00C2213C">
        <w:rPr>
          <w:rStyle w:val="MarginheadingChar"/>
        </w:rPr>
        <w:t>:</w:t>
      </w:r>
      <w:r w:rsidRPr="00C2213C">
        <w:tab/>
        <w:t xml:space="preserve">Clause </w:t>
      </w:r>
      <w:r w:rsidRPr="00C2213C">
        <w:fldChar w:fldCharType="begin"/>
      </w:r>
      <w:r w:rsidRPr="00C2213C">
        <w:instrText xml:space="preserve"> REF _Ref356212296 \r \h </w:instrText>
      </w:r>
      <w:r w:rsidRPr="00C2213C">
        <w:fldChar w:fldCharType="separate"/>
      </w:r>
      <w:r w:rsidR="002F0BEF">
        <w:t>4</w:t>
      </w:r>
      <w:r w:rsidRPr="00C2213C">
        <w:fldChar w:fldCharType="end"/>
      </w:r>
      <w:r w:rsidRPr="00C2213C">
        <w:t xml:space="preserve"> should be updated to reflect the inter-related DSDs that are included in the draft Contract by tailoring clauses </w:t>
      </w:r>
      <w:r w:rsidR="003707CE" w:rsidRPr="00C2213C">
        <w:fldChar w:fldCharType="begin"/>
      </w:r>
      <w:r w:rsidR="003707CE" w:rsidRPr="00C2213C">
        <w:instrText xml:space="preserve"> REF _Ref356217166 \r \h </w:instrText>
      </w:r>
      <w:r w:rsidR="003707CE" w:rsidRPr="00C2213C">
        <w:fldChar w:fldCharType="separate"/>
      </w:r>
      <w:r w:rsidR="002F0BEF">
        <w:t>4.2</w:t>
      </w:r>
      <w:r w:rsidR="003707CE" w:rsidRPr="00C2213C">
        <w:fldChar w:fldCharType="end"/>
      </w:r>
      <w:r w:rsidR="003707CE" w:rsidRPr="00C2213C">
        <w:t xml:space="preserve"> to </w:t>
      </w:r>
      <w:r w:rsidR="003707CE" w:rsidRPr="00C2213C">
        <w:fldChar w:fldCharType="begin"/>
      </w:r>
      <w:r w:rsidR="003707CE" w:rsidRPr="00C2213C">
        <w:instrText xml:space="preserve"> REF _Ref356217168 \r \h </w:instrText>
      </w:r>
      <w:r w:rsidR="003707CE" w:rsidRPr="00C2213C">
        <w:fldChar w:fldCharType="separate"/>
      </w:r>
      <w:r w:rsidR="002F0BEF">
        <w:t>4.5</w:t>
      </w:r>
      <w:r w:rsidR="003707CE" w:rsidRPr="00C2213C">
        <w:fldChar w:fldCharType="end"/>
      </w:r>
      <w:r w:rsidRPr="00C2213C">
        <w:t>.</w:t>
      </w:r>
    </w:p>
    <w:p w14:paraId="3E0593F0" w14:textId="77777777" w:rsidR="00AD2FAA" w:rsidRPr="00C2213C" w:rsidRDefault="00AD2FAA" w:rsidP="0079019A">
      <w:pPr>
        <w:pStyle w:val="GuideText-ASDEFCON"/>
      </w:pPr>
      <w:r w:rsidRPr="00C2213C">
        <w:t xml:space="preserve">DSDs primarily related to ICT Systems (or just </w:t>
      </w:r>
      <w:r w:rsidR="00BD2F3F" w:rsidRPr="00C2213C">
        <w:t>Software</w:t>
      </w:r>
      <w:r w:rsidRPr="00C2213C">
        <w:t>) are DSD-OPS-HLPDSK, DSD-</w:t>
      </w:r>
      <w:r w:rsidR="003707CE" w:rsidRPr="00C2213C">
        <w:t>ENG-SW</w:t>
      </w:r>
      <w:r w:rsidRPr="00C2213C">
        <w:t xml:space="preserve">, and this DSD.  Depending on the scope of the Services, not all DSDs may be needed.  In some cases, if only one or two clauses are required from one of these DSDs, it may be more efficient for management purposes to transfer the required clauses into another DSD and not use the </w:t>
      </w:r>
      <w:r w:rsidR="00FD4C99" w:rsidRPr="00C2213C">
        <w:t>source</w:t>
      </w:r>
      <w:r w:rsidRPr="00C2213C">
        <w:t xml:space="preserve"> DSD.</w:t>
      </w:r>
      <w:r w:rsidR="00FD4C99" w:rsidRPr="00C2213C">
        <w:t xml:space="preserve">  In other cases, drafters may find it more suitable to relocate clauses from one DSD to another, in order to better </w:t>
      </w:r>
      <w:r w:rsidR="00320441" w:rsidRPr="00C2213C">
        <w:t xml:space="preserve">align the </w:t>
      </w:r>
      <w:r w:rsidR="00FD4C99" w:rsidRPr="00C2213C">
        <w:t>group</w:t>
      </w:r>
      <w:r w:rsidR="00320441" w:rsidRPr="00C2213C">
        <w:t>ing of</w:t>
      </w:r>
      <w:r w:rsidR="00FD4C99" w:rsidRPr="00C2213C">
        <w:t xml:space="preserve"> Services with expectations for how they will be managed and provided</w:t>
      </w:r>
      <w:r w:rsidR="00320441" w:rsidRPr="00C2213C">
        <w:t xml:space="preserve"> by the Contractor</w:t>
      </w:r>
      <w:r w:rsidR="00FD4C99" w:rsidRPr="00C2213C">
        <w:t>.</w:t>
      </w:r>
    </w:p>
    <w:p w14:paraId="77092DAF" w14:textId="77777777" w:rsidR="00AD2FAA" w:rsidRPr="00C2213C" w:rsidRDefault="00AD2FAA" w:rsidP="0079019A">
      <w:pPr>
        <w:pStyle w:val="GuideMarginHead-ASDEFCON"/>
      </w:pPr>
      <w:r w:rsidRPr="00C2213C">
        <w:rPr>
          <w:u w:val="single"/>
        </w:rPr>
        <w:t>Related Clauses/ Documents</w:t>
      </w:r>
      <w:r w:rsidRPr="00C2213C">
        <w:t>:</w:t>
      </w:r>
    </w:p>
    <w:p w14:paraId="362A8810" w14:textId="77777777" w:rsidR="003707CE" w:rsidRPr="00C2213C" w:rsidRDefault="003707CE" w:rsidP="00E80951">
      <w:pPr>
        <w:pStyle w:val="GuideText-ASDEFCON"/>
      </w:pPr>
      <w:r w:rsidRPr="00C2213C">
        <w:t>DSD-OPS-HLPDSK for the provision of help desk Services</w:t>
      </w:r>
    </w:p>
    <w:p w14:paraId="18B2A076" w14:textId="77777777" w:rsidR="00AD2FAA" w:rsidRPr="00C2213C" w:rsidRDefault="00AD2FAA" w:rsidP="00E80951">
      <w:pPr>
        <w:pStyle w:val="GuideText-ASDEFCON"/>
      </w:pPr>
      <w:r w:rsidRPr="00C2213C">
        <w:t>DSD-</w:t>
      </w:r>
      <w:r w:rsidR="003707CE" w:rsidRPr="00C2213C">
        <w:t>ENG-SW</w:t>
      </w:r>
      <w:r w:rsidRPr="00C2213C">
        <w:t xml:space="preserve"> </w:t>
      </w:r>
      <w:r w:rsidR="003707CE" w:rsidRPr="00C2213C">
        <w:t xml:space="preserve">for the provision of </w:t>
      </w:r>
      <w:r w:rsidR="00BD2F3F" w:rsidRPr="00C2213C">
        <w:t>Software</w:t>
      </w:r>
      <w:r w:rsidR="003707CE" w:rsidRPr="00C2213C">
        <w:t xml:space="preserve"> support Services</w:t>
      </w:r>
      <w:r w:rsidR="00FF6EF8" w:rsidRPr="00C2213C">
        <w:t xml:space="preserve">, including </w:t>
      </w:r>
      <w:r w:rsidR="00BD2F3F" w:rsidRPr="00C2213C">
        <w:t>Software</w:t>
      </w:r>
      <w:r w:rsidR="00FF6EF8" w:rsidRPr="00C2213C">
        <w:t xml:space="preserve"> changes</w:t>
      </w:r>
    </w:p>
    <w:p w14:paraId="17C28FC2" w14:textId="77777777" w:rsidR="00AD2FAA" w:rsidRPr="00C2213C" w:rsidRDefault="00AD2FAA" w:rsidP="00E80951">
      <w:pPr>
        <w:pStyle w:val="GuideText-ASDEFCON"/>
      </w:pPr>
      <w:r w:rsidRPr="00C2213C">
        <w:t>DSD-MNT-MGT and DSD-MNT-SERV for the management and maintenance of ICT Systems hardware</w:t>
      </w:r>
    </w:p>
    <w:p w14:paraId="1E11C47E" w14:textId="77777777" w:rsidR="00AD2FAA" w:rsidRPr="00C2213C" w:rsidRDefault="00AD2FAA" w:rsidP="00E80951">
      <w:pPr>
        <w:pStyle w:val="GuideMarginHead-ASDEFCON"/>
      </w:pPr>
      <w:r w:rsidRPr="00C2213C">
        <w:rPr>
          <w:u w:val="single"/>
        </w:rPr>
        <w:t>Optional Clauses</w:t>
      </w:r>
      <w:r w:rsidRPr="00C2213C">
        <w:t>:</w:t>
      </w:r>
      <w:r w:rsidRPr="00C2213C">
        <w:tab/>
      </w:r>
      <w:r w:rsidR="002160C3" w:rsidRPr="00C2213C">
        <w:t>None</w:t>
      </w:r>
      <w:r w:rsidRPr="00C2213C">
        <w:t>.</w:t>
      </w:r>
    </w:p>
    <w:p w14:paraId="2AABE666" w14:textId="35604A3F" w:rsidR="008F0A4E" w:rsidRPr="00C2213C" w:rsidRDefault="008F0A4E" w:rsidP="001F1047">
      <w:pPr>
        <w:pStyle w:val="GuideLV3Head-ASDEFCON"/>
      </w:pPr>
      <w:r w:rsidRPr="00C2213C">
        <w:fldChar w:fldCharType="begin"/>
      </w:r>
      <w:r w:rsidRPr="00C2213C">
        <w:instrText xml:space="preserve"> REF _Ref355163761 \r \h  \* MERGEFORMAT </w:instrText>
      </w:r>
      <w:r w:rsidRPr="00C2213C">
        <w:fldChar w:fldCharType="separate"/>
      </w:r>
      <w:r w:rsidR="002F0BEF">
        <w:t>6.1.1</w:t>
      </w:r>
      <w:r w:rsidRPr="00C2213C">
        <w:fldChar w:fldCharType="end"/>
      </w:r>
      <w:r w:rsidRPr="00C2213C">
        <w:tab/>
      </w:r>
      <w:r w:rsidRPr="00C2213C">
        <w:fldChar w:fldCharType="begin"/>
      </w:r>
      <w:r w:rsidRPr="00C2213C">
        <w:instrText xml:space="preserve"> REF _Ref355163791 \h  \* MERGEFORMAT </w:instrText>
      </w:r>
      <w:r w:rsidRPr="00C2213C">
        <w:fldChar w:fldCharType="separate"/>
      </w:r>
      <w:r w:rsidR="002F0BEF" w:rsidRPr="00C2213C">
        <w:t>Scope of DSD</w:t>
      </w:r>
      <w:r w:rsidRPr="00C2213C">
        <w:fldChar w:fldCharType="end"/>
      </w:r>
    </w:p>
    <w:p w14:paraId="1FB29B9E" w14:textId="77777777" w:rsidR="008F0A4E" w:rsidRPr="00C2213C" w:rsidRDefault="008F0A4E" w:rsidP="0048179A">
      <w:pPr>
        <w:pStyle w:val="GuideMarginHead-ASDEFCON"/>
      </w:pPr>
      <w:r w:rsidRPr="00C2213C">
        <w:rPr>
          <w:u w:val="single"/>
        </w:rPr>
        <w:t>Status</w:t>
      </w:r>
      <w:r w:rsidRPr="00C2213C">
        <w:t>:</w:t>
      </w:r>
      <w:r w:rsidRPr="00C2213C">
        <w:tab/>
        <w:t>Core</w:t>
      </w:r>
    </w:p>
    <w:p w14:paraId="2208B798" w14:textId="77777777" w:rsidR="008F0A4E" w:rsidRPr="00C2213C" w:rsidRDefault="008F0A4E" w:rsidP="0048179A">
      <w:pPr>
        <w:pStyle w:val="GuideMarginHead-ASDEFCON"/>
      </w:pPr>
      <w:r w:rsidRPr="00C2213C">
        <w:rPr>
          <w:u w:val="single"/>
        </w:rPr>
        <w:t>Purpose</w:t>
      </w:r>
      <w:r w:rsidRPr="00C2213C">
        <w:t>:</w:t>
      </w:r>
      <w:r w:rsidRPr="00C2213C">
        <w:tab/>
        <w:t>To identify the Products Being Supported by systems administration Services.</w:t>
      </w:r>
    </w:p>
    <w:p w14:paraId="437808BA" w14:textId="77777777" w:rsidR="008F0A4E" w:rsidRPr="00C2213C" w:rsidRDefault="008F0A4E" w:rsidP="0048179A">
      <w:pPr>
        <w:pStyle w:val="GuideMarginHead-ASDEFCON"/>
      </w:pPr>
      <w:r w:rsidRPr="00C2213C">
        <w:rPr>
          <w:u w:val="single"/>
        </w:rPr>
        <w:t>Policy:</w:t>
      </w:r>
      <w:r w:rsidRPr="00C2213C">
        <w:tab/>
      </w:r>
      <w:r w:rsidR="00D72824" w:rsidRPr="00C2213C">
        <w:t>Nil</w:t>
      </w:r>
    </w:p>
    <w:p w14:paraId="6EF39E7C" w14:textId="77777777" w:rsidR="008F0A4E" w:rsidRPr="00C2213C" w:rsidRDefault="008F0A4E" w:rsidP="0048179A">
      <w:pPr>
        <w:pStyle w:val="GuideMarginHead-ASDEFCON"/>
      </w:pPr>
      <w:r w:rsidRPr="00C2213C">
        <w:rPr>
          <w:u w:val="single"/>
        </w:rPr>
        <w:t>Guidance</w:t>
      </w:r>
      <w:r w:rsidRPr="00C2213C">
        <w:t>:</w:t>
      </w:r>
      <w:r w:rsidRPr="00C2213C">
        <w:tab/>
        <w:t>Drafters must ensure that each ICT System and</w:t>
      </w:r>
      <w:r w:rsidR="00FF6EF8" w:rsidRPr="00C2213C">
        <w:t>/or</w:t>
      </w:r>
      <w:r w:rsidRPr="00C2213C">
        <w:t xml:space="preserve"> the associated </w:t>
      </w:r>
      <w:r w:rsidR="00BD2F3F" w:rsidRPr="00C2213C">
        <w:t>Software</w:t>
      </w:r>
      <w:r w:rsidRPr="00C2213C">
        <w:t xml:space="preserve"> Products are appropriately incorporated into Annex A to the SOW.  Applicable tables in Annex A allow for</w:t>
      </w:r>
      <w:r w:rsidR="00B570CF" w:rsidRPr="00C2213C">
        <w:t xml:space="preserve"> the listing of</w:t>
      </w:r>
      <w:r w:rsidRPr="00C2213C">
        <w:t xml:space="preserve"> ICT </w:t>
      </w:r>
      <w:r w:rsidR="00932928" w:rsidRPr="00C2213C">
        <w:t xml:space="preserve">Systems </w:t>
      </w:r>
      <w:r w:rsidRPr="00C2213C">
        <w:t>that are either Mission Systems or Support System RIs.</w:t>
      </w:r>
    </w:p>
    <w:p w14:paraId="1313EFDD" w14:textId="77777777" w:rsidR="008F0A4E" w:rsidRPr="00C2213C" w:rsidRDefault="008F0A4E" w:rsidP="0048179A">
      <w:pPr>
        <w:pStyle w:val="GuideMarginHead-ASDEFCON"/>
      </w:pPr>
      <w:r w:rsidRPr="00C2213C">
        <w:rPr>
          <w:u w:val="single"/>
        </w:rPr>
        <w:t>Related Clauses/Documents</w:t>
      </w:r>
      <w:r w:rsidRPr="00C2213C">
        <w:t>:</w:t>
      </w:r>
    </w:p>
    <w:p w14:paraId="7EE5ABA7" w14:textId="77777777" w:rsidR="008F0A4E" w:rsidRPr="00C2213C" w:rsidRDefault="008F0A4E" w:rsidP="0048179A">
      <w:pPr>
        <w:pStyle w:val="GuideText-ASDEFCON"/>
      </w:pPr>
      <w:r w:rsidRPr="00C2213C">
        <w:t>All other clauses in this DSD.</w:t>
      </w:r>
    </w:p>
    <w:p w14:paraId="4BF7129D" w14:textId="77777777" w:rsidR="008F0A4E" w:rsidRPr="00C2213C" w:rsidRDefault="008F0A4E" w:rsidP="0048179A">
      <w:pPr>
        <w:pStyle w:val="GuideText-ASDEFCON"/>
      </w:pPr>
      <w:r w:rsidRPr="00C2213C">
        <w:t xml:space="preserve">SOW Annex A, </w:t>
      </w:r>
      <w:r w:rsidR="005D4780" w:rsidRPr="00C2213C">
        <w:t xml:space="preserve">List </w:t>
      </w:r>
      <w:r w:rsidR="00FE4C2A" w:rsidRPr="00C2213C">
        <w:t xml:space="preserve">of </w:t>
      </w:r>
      <w:r w:rsidRPr="00C2213C">
        <w:t>Products Being Supported</w:t>
      </w:r>
    </w:p>
    <w:p w14:paraId="6091EF12" w14:textId="77777777" w:rsidR="008F0A4E" w:rsidRPr="00C2213C" w:rsidRDefault="008F0A4E" w:rsidP="0048179A">
      <w:pPr>
        <w:pStyle w:val="GuideMarginHead-ASDEFCON"/>
      </w:pPr>
      <w:r w:rsidRPr="00C2213C">
        <w:rPr>
          <w:u w:val="single"/>
        </w:rPr>
        <w:t>Optional Clauses</w:t>
      </w:r>
      <w:r w:rsidRPr="00C2213C">
        <w:t>:</w:t>
      </w:r>
      <w:r w:rsidRPr="00C2213C">
        <w:tab/>
        <w:t>None</w:t>
      </w:r>
    </w:p>
    <w:p w14:paraId="598D5DCE" w14:textId="4F598BC5" w:rsidR="005B6E14" w:rsidRPr="00C2213C" w:rsidRDefault="002461D1" w:rsidP="001F1047">
      <w:pPr>
        <w:pStyle w:val="GuideLV3Head-ASDEFCON"/>
      </w:pPr>
      <w:r w:rsidRPr="00C2213C">
        <w:fldChar w:fldCharType="begin"/>
      </w:r>
      <w:r w:rsidRPr="00C2213C">
        <w:instrText xml:space="preserve"> REF _Ref314659466 \r \h </w:instrText>
      </w:r>
      <w:r w:rsidR="00EE1C32" w:rsidRPr="00C2213C">
        <w:instrText xml:space="preserve"> \* MERGEFORMAT </w:instrText>
      </w:r>
      <w:r w:rsidRPr="00C2213C">
        <w:fldChar w:fldCharType="separate"/>
      </w:r>
      <w:r w:rsidR="002F0BEF">
        <w:t>6.2.1</w:t>
      </w:r>
      <w:r w:rsidRPr="00C2213C">
        <w:fldChar w:fldCharType="end"/>
      </w:r>
      <w:r w:rsidR="005B6E14" w:rsidRPr="00C2213C">
        <w:tab/>
      </w:r>
      <w:r w:rsidR="005D4065" w:rsidRPr="00C2213C">
        <w:fldChar w:fldCharType="begin"/>
      </w:r>
      <w:r w:rsidR="005D4065" w:rsidRPr="00C2213C">
        <w:instrText xml:space="preserve"> REF _Ref314659466 \h </w:instrText>
      </w:r>
      <w:r w:rsidR="00EE1C32" w:rsidRPr="00C2213C">
        <w:instrText xml:space="preserve"> \* MERGEFORMAT </w:instrText>
      </w:r>
      <w:r w:rsidR="005D4065" w:rsidRPr="00C2213C">
        <w:fldChar w:fldCharType="separate"/>
      </w:r>
      <w:r w:rsidR="002F0BEF" w:rsidRPr="00C2213C">
        <w:t>System Administration Planning</w:t>
      </w:r>
      <w:r w:rsidR="005D4065" w:rsidRPr="00C2213C">
        <w:fldChar w:fldCharType="end"/>
      </w:r>
    </w:p>
    <w:p w14:paraId="1F5480A1" w14:textId="77777777" w:rsidR="000E4027" w:rsidRPr="00C2213C" w:rsidRDefault="000E4027" w:rsidP="0048179A">
      <w:pPr>
        <w:pStyle w:val="GuideMarginHead-ASDEFCON"/>
      </w:pPr>
      <w:r w:rsidRPr="00C2213C">
        <w:rPr>
          <w:u w:val="single"/>
        </w:rPr>
        <w:t>Status</w:t>
      </w:r>
      <w:r w:rsidRPr="00C2213C">
        <w:t>:</w:t>
      </w:r>
      <w:r w:rsidRPr="00C2213C">
        <w:tab/>
      </w:r>
      <w:r w:rsidR="001B3FD5" w:rsidRPr="00C2213C">
        <w:t>Core</w:t>
      </w:r>
    </w:p>
    <w:p w14:paraId="07D75D55" w14:textId="77777777" w:rsidR="001B3FD5" w:rsidRPr="00C2213C" w:rsidRDefault="000E4027" w:rsidP="0048179A">
      <w:pPr>
        <w:pStyle w:val="GuideMarginHead-ASDEFCON"/>
      </w:pPr>
      <w:r w:rsidRPr="00C2213C">
        <w:rPr>
          <w:u w:val="single"/>
        </w:rPr>
        <w:t>Purpose</w:t>
      </w:r>
      <w:r w:rsidRPr="00C2213C">
        <w:t>:</w:t>
      </w:r>
      <w:r w:rsidRPr="00C2213C">
        <w:tab/>
      </w:r>
      <w:r w:rsidR="001B3FD5" w:rsidRPr="00C2213C">
        <w:t xml:space="preserve">To identify the governing plans and references applicable to </w:t>
      </w:r>
      <w:r w:rsidR="00A93E55" w:rsidRPr="00C2213C">
        <w:t>s</w:t>
      </w:r>
      <w:r w:rsidR="001B3FD5" w:rsidRPr="00C2213C">
        <w:t xml:space="preserve">ystem </w:t>
      </w:r>
      <w:r w:rsidR="00A93E55" w:rsidRPr="00C2213C">
        <w:t>a</w:t>
      </w:r>
      <w:r w:rsidR="001B3FD5" w:rsidRPr="00C2213C">
        <w:t>dministration Services.</w:t>
      </w:r>
    </w:p>
    <w:p w14:paraId="6C244C3C" w14:textId="77777777" w:rsidR="001B3FD5" w:rsidRPr="00C2213C" w:rsidRDefault="001B3FD5" w:rsidP="0048179A">
      <w:pPr>
        <w:pStyle w:val="GuideMarginHead-ASDEFCON"/>
      </w:pPr>
      <w:r w:rsidRPr="00C2213C">
        <w:rPr>
          <w:u w:val="single"/>
        </w:rPr>
        <w:t>Policy</w:t>
      </w:r>
      <w:r w:rsidRPr="00C2213C">
        <w:t>:</w:t>
      </w:r>
      <w:r w:rsidRPr="00C2213C">
        <w:tab/>
      </w:r>
      <w:r w:rsidR="0090161C" w:rsidRPr="00C2213C">
        <w:t>DS</w:t>
      </w:r>
      <w:r w:rsidR="00C54030" w:rsidRPr="00C2213C">
        <w:t>PF</w:t>
      </w:r>
      <w:r w:rsidR="0090161C" w:rsidRPr="00C2213C">
        <w:t xml:space="preserve"> </w:t>
      </w:r>
      <w:r w:rsidR="00C54030" w:rsidRPr="00C2213C">
        <w:t xml:space="preserve">Principle </w:t>
      </w:r>
      <w:r w:rsidR="0090161C" w:rsidRPr="00C2213C">
        <w:t>20</w:t>
      </w:r>
    </w:p>
    <w:p w14:paraId="2C9B887A" w14:textId="63D832CF" w:rsidR="00641D9E" w:rsidRDefault="001B3FD5" w:rsidP="0048179A">
      <w:pPr>
        <w:pStyle w:val="GuideMarginHead-ASDEFCON"/>
      </w:pPr>
      <w:r w:rsidRPr="00C2213C">
        <w:rPr>
          <w:u w:val="single"/>
        </w:rPr>
        <w:t>Guidance</w:t>
      </w:r>
      <w:r w:rsidRPr="00C2213C">
        <w:t>:</w:t>
      </w:r>
      <w:r w:rsidRPr="00C2213C">
        <w:tab/>
      </w:r>
      <w:r w:rsidR="005A6282">
        <w:t>D</w:t>
      </w:r>
      <w:r w:rsidRPr="00C2213C">
        <w:t>rafter</w:t>
      </w:r>
      <w:r w:rsidR="005A6282">
        <w:t>s</w:t>
      </w:r>
      <w:r w:rsidRPr="00C2213C">
        <w:t xml:space="preserve"> </w:t>
      </w:r>
      <w:r w:rsidR="00980BF6" w:rsidRPr="00C2213C">
        <w:t xml:space="preserve">must </w:t>
      </w:r>
      <w:r w:rsidRPr="00C2213C">
        <w:t>insert applicable references</w:t>
      </w:r>
      <w:r w:rsidR="00641D9E">
        <w:t xml:space="preserve"> for </w:t>
      </w:r>
      <w:r w:rsidR="005A6282">
        <w:t xml:space="preserve">managing </w:t>
      </w:r>
      <w:r w:rsidR="00641D9E">
        <w:t>systems administration</w:t>
      </w:r>
      <w:r w:rsidRPr="00C2213C">
        <w:t xml:space="preserve"> into </w:t>
      </w:r>
      <w:r w:rsidR="000F1ED2" w:rsidRPr="00C2213C">
        <w:t xml:space="preserve">clause </w:t>
      </w:r>
      <w:r w:rsidR="000F1ED2" w:rsidRPr="00C2213C">
        <w:fldChar w:fldCharType="begin"/>
      </w:r>
      <w:r w:rsidR="000F1ED2" w:rsidRPr="00C2213C">
        <w:instrText xml:space="preserve"> REF _Ref314659466 \r \h </w:instrText>
      </w:r>
      <w:r w:rsidR="000F1ED2" w:rsidRPr="00C2213C">
        <w:fldChar w:fldCharType="separate"/>
      </w:r>
      <w:r w:rsidR="002F0BEF">
        <w:t>6.2.1</w:t>
      </w:r>
      <w:r w:rsidR="000F1ED2" w:rsidRPr="00C2213C">
        <w:fldChar w:fldCharType="end"/>
      </w:r>
      <w:r w:rsidR="000F1ED2" w:rsidRPr="00C2213C">
        <w:t>.1</w:t>
      </w:r>
      <w:r w:rsidR="00641D9E">
        <w:t>,</w:t>
      </w:r>
      <w:r w:rsidR="000F1ED2" w:rsidRPr="00C2213C">
        <w:t xml:space="preserve"> </w:t>
      </w:r>
      <w:r w:rsidRPr="00C2213C">
        <w:t>where indicated.</w:t>
      </w:r>
      <w:r w:rsidR="000F1ED2" w:rsidRPr="00C2213C">
        <w:t xml:space="preserve">  </w:t>
      </w:r>
      <w:r w:rsidR="00667623">
        <w:t xml:space="preserve">Applicable </w:t>
      </w:r>
      <w:r w:rsidR="00B953CA" w:rsidRPr="00C2213C">
        <w:t xml:space="preserve">ICT Systems </w:t>
      </w:r>
      <w:r w:rsidR="00641D9E">
        <w:t>may</w:t>
      </w:r>
      <w:r w:rsidR="00641D9E" w:rsidRPr="00C2213C">
        <w:t xml:space="preserve"> </w:t>
      </w:r>
      <w:r w:rsidR="00B953CA" w:rsidRPr="00C2213C">
        <w:t xml:space="preserve">need to be operated and supported in accordance with </w:t>
      </w:r>
      <w:r w:rsidR="00F90B45">
        <w:t xml:space="preserve">various Defence plans, </w:t>
      </w:r>
      <w:r w:rsidR="00B953CA" w:rsidRPr="00C2213C">
        <w:t xml:space="preserve">Approved </w:t>
      </w:r>
      <w:r w:rsidR="00F90B45">
        <w:t xml:space="preserve">Contractor </w:t>
      </w:r>
      <w:r w:rsidR="00320441" w:rsidRPr="00C2213C">
        <w:t xml:space="preserve">plans </w:t>
      </w:r>
      <w:r w:rsidR="00B953CA" w:rsidRPr="00C2213C">
        <w:t xml:space="preserve">and </w:t>
      </w:r>
      <w:r w:rsidR="00F90B45">
        <w:t xml:space="preserve">related </w:t>
      </w:r>
      <w:r w:rsidR="00B953CA" w:rsidRPr="00C2213C">
        <w:t>Standard Operating Procedures</w:t>
      </w:r>
      <w:r w:rsidR="00F90B45">
        <w:t>.  T</w:t>
      </w:r>
      <w:r w:rsidR="00641D9E">
        <w:t xml:space="preserve">his clause </w:t>
      </w:r>
      <w:r w:rsidR="00F90B45">
        <w:t>requires</w:t>
      </w:r>
      <w:r w:rsidR="00641D9E">
        <w:t xml:space="preserve"> that </w:t>
      </w:r>
      <w:r w:rsidR="00AD39CA">
        <w:t xml:space="preserve">systems administration </w:t>
      </w:r>
      <w:r w:rsidR="005A6282">
        <w:t xml:space="preserve">services </w:t>
      </w:r>
      <w:r w:rsidR="00AD39CA">
        <w:t>be undertaken</w:t>
      </w:r>
      <w:r w:rsidR="00F90B45">
        <w:t xml:space="preserve"> </w:t>
      </w:r>
      <w:r w:rsidR="00AD39CA">
        <w:t xml:space="preserve">in accordance with the listed plans, </w:t>
      </w:r>
      <w:r w:rsidR="005A6282">
        <w:t xml:space="preserve">procedures, </w:t>
      </w:r>
      <w:r w:rsidR="00AD39CA">
        <w:t>etc</w:t>
      </w:r>
      <w:r w:rsidR="00B953CA" w:rsidRPr="00C2213C">
        <w:t>.</w:t>
      </w:r>
    </w:p>
    <w:p w14:paraId="478D8924" w14:textId="0A525709" w:rsidR="00B953CA" w:rsidRPr="00C2213C" w:rsidRDefault="00AD39CA" w:rsidP="00641D9E">
      <w:pPr>
        <w:pStyle w:val="GuideText-ASDEFCON"/>
      </w:pPr>
      <w:r>
        <w:t>D</w:t>
      </w:r>
      <w:r w:rsidR="00980BF6" w:rsidRPr="00C2213C">
        <w:t xml:space="preserve">rafters </w:t>
      </w:r>
      <w:r w:rsidR="00B953CA" w:rsidRPr="00C2213C">
        <w:t>should refer to DS</w:t>
      </w:r>
      <w:r w:rsidR="00C54030" w:rsidRPr="00C2213C">
        <w:t>PF</w:t>
      </w:r>
      <w:r w:rsidR="00B953CA" w:rsidRPr="00C2213C">
        <w:t xml:space="preserve"> </w:t>
      </w:r>
      <w:r w:rsidR="00C54030" w:rsidRPr="00C2213C">
        <w:t xml:space="preserve">Principle </w:t>
      </w:r>
      <w:r w:rsidR="00B953CA" w:rsidRPr="00C2213C">
        <w:t xml:space="preserve">20, COC clause </w:t>
      </w:r>
      <w:r w:rsidR="00E013C2" w:rsidRPr="00C2213C">
        <w:t>11.10</w:t>
      </w:r>
      <w:r w:rsidR="00B953CA" w:rsidRPr="00C2213C">
        <w:t xml:space="preserve">, SOW clause 3.14, and </w:t>
      </w:r>
      <w:r w:rsidR="00980BF6" w:rsidRPr="00C2213C">
        <w:t xml:space="preserve">the </w:t>
      </w:r>
      <w:r w:rsidR="00B953CA" w:rsidRPr="00C2213C">
        <w:t>guidance for those clauses, regarding the need for security plans and procedures</w:t>
      </w:r>
      <w:r>
        <w:t xml:space="preserve"> that </w:t>
      </w:r>
      <w:r w:rsidR="005A6282">
        <w:t>apply</w:t>
      </w:r>
      <w:r>
        <w:t xml:space="preserve"> to systems administration</w:t>
      </w:r>
      <w:r w:rsidR="005A6282">
        <w:t xml:space="preserve"> Services</w:t>
      </w:r>
      <w:r w:rsidR="00B953CA" w:rsidRPr="00C2213C">
        <w:t>.</w:t>
      </w:r>
    </w:p>
    <w:p w14:paraId="1BD300EC" w14:textId="4F3DCC06" w:rsidR="001B3FD5" w:rsidRPr="00C2213C" w:rsidRDefault="00A93E55" w:rsidP="00F8630D">
      <w:pPr>
        <w:pStyle w:val="GuideText-ASDEFCON"/>
      </w:pPr>
      <w:r w:rsidRPr="00C2213C">
        <w:t xml:space="preserve">Depending upon the nature of the Contract, the Maintenance Management Plan (MMP) </w:t>
      </w:r>
      <w:r w:rsidR="00370C4B" w:rsidRPr="00C2213C">
        <w:t>may be an appropriate management plan</w:t>
      </w:r>
      <w:r w:rsidR="00AD39CA">
        <w:t xml:space="preserve"> for defining and scheduling systems administration tasks</w:t>
      </w:r>
      <w:r w:rsidR="005A6282">
        <w:t>.</w:t>
      </w:r>
      <w:r w:rsidR="00370C4B" w:rsidRPr="00C2213C">
        <w:t xml:space="preserve">  If </w:t>
      </w:r>
      <w:r w:rsidR="005A6282">
        <w:t xml:space="preserve">using the MMP is </w:t>
      </w:r>
      <w:r w:rsidR="00370C4B" w:rsidRPr="00C2213C">
        <w:t>not appropriate</w:t>
      </w:r>
      <w:r w:rsidR="00B13577" w:rsidRPr="00C2213C">
        <w:t>,</w:t>
      </w:r>
      <w:r w:rsidR="00370C4B" w:rsidRPr="00C2213C">
        <w:t xml:space="preserve"> </w:t>
      </w:r>
      <w:r w:rsidRPr="00C2213C">
        <w:t>a</w:t>
      </w:r>
      <w:r w:rsidR="000F1ED2" w:rsidRPr="00C2213C">
        <w:t>n ICT System-specific plan</w:t>
      </w:r>
      <w:r w:rsidR="005A6282" w:rsidRPr="005A6282">
        <w:t xml:space="preserve"> </w:t>
      </w:r>
      <w:r w:rsidR="005A6282" w:rsidRPr="00C2213C">
        <w:t>may be required</w:t>
      </w:r>
      <w:r w:rsidR="005A6282">
        <w:t>.</w:t>
      </w:r>
      <w:r w:rsidR="000F1ED2" w:rsidRPr="00C2213C">
        <w:t xml:space="preserve"> </w:t>
      </w:r>
      <w:r w:rsidR="005A6282">
        <w:t xml:space="preserve"> This would require a DID to be </w:t>
      </w:r>
      <w:r w:rsidR="00370C4B" w:rsidRPr="00C2213C">
        <w:t xml:space="preserve">developed </w:t>
      </w:r>
      <w:r w:rsidR="005A6282">
        <w:t>by the</w:t>
      </w:r>
      <w:r w:rsidRPr="00C2213C">
        <w:t xml:space="preserve"> drafter</w:t>
      </w:r>
      <w:r w:rsidR="005A6282">
        <w:t>, a clause for that data item to be added to this clause, and an appropriate CDRL entry drafted</w:t>
      </w:r>
      <w:r w:rsidRPr="00C2213C">
        <w:t>.</w:t>
      </w:r>
    </w:p>
    <w:p w14:paraId="08D72538" w14:textId="51B25D67" w:rsidR="0090161C" w:rsidRPr="00C2213C" w:rsidRDefault="0090161C" w:rsidP="00F8630D">
      <w:pPr>
        <w:pStyle w:val="GuideText-ASDEFCON"/>
      </w:pPr>
      <w:r w:rsidRPr="00C2213C">
        <w:t xml:space="preserve">Drafters should amend the list of documents under clause </w:t>
      </w:r>
      <w:r w:rsidRPr="00C2213C">
        <w:fldChar w:fldCharType="begin"/>
      </w:r>
      <w:r w:rsidRPr="00C2213C">
        <w:instrText xml:space="preserve"> REF _Ref314659466 \r \h </w:instrText>
      </w:r>
      <w:r w:rsidRPr="00C2213C">
        <w:fldChar w:fldCharType="separate"/>
      </w:r>
      <w:r w:rsidR="002F0BEF">
        <w:t>6.2.1</w:t>
      </w:r>
      <w:r w:rsidRPr="00C2213C">
        <w:fldChar w:fldCharType="end"/>
      </w:r>
      <w:r w:rsidRPr="00C2213C">
        <w:t>.1 and review the remaining clauses for consistency with Contract requirements.</w:t>
      </w:r>
      <w:r w:rsidR="00B953CA" w:rsidRPr="00C2213C">
        <w:t xml:space="preserve">  In most cases these </w:t>
      </w:r>
      <w:r w:rsidR="000F1ED2" w:rsidRPr="00C2213C">
        <w:t xml:space="preserve">follow-on </w:t>
      </w:r>
      <w:r w:rsidR="00B953CA" w:rsidRPr="00C2213C">
        <w:t>clauses can be retained without change.</w:t>
      </w:r>
    </w:p>
    <w:p w14:paraId="40BB93C2" w14:textId="77777777" w:rsidR="001B3FD5" w:rsidRPr="00C2213C" w:rsidRDefault="001B3FD5" w:rsidP="0048179A">
      <w:pPr>
        <w:pStyle w:val="GuideMarginHead-ASDEFCON"/>
      </w:pPr>
      <w:r w:rsidRPr="00C2213C">
        <w:rPr>
          <w:u w:val="single"/>
        </w:rPr>
        <w:t>Related Clauses/Documents</w:t>
      </w:r>
      <w:r w:rsidRPr="00C2213C">
        <w:t>:</w:t>
      </w:r>
    </w:p>
    <w:p w14:paraId="77205F14" w14:textId="77777777" w:rsidR="0090161C" w:rsidRPr="00C2213C" w:rsidRDefault="0090161C" w:rsidP="0048179A">
      <w:pPr>
        <w:pStyle w:val="GuideText-ASDEFCON"/>
      </w:pPr>
      <w:r w:rsidRPr="00C2213C">
        <w:t xml:space="preserve">COC clause </w:t>
      </w:r>
      <w:r w:rsidR="00E013C2" w:rsidRPr="00C2213C">
        <w:t>11.10</w:t>
      </w:r>
      <w:r w:rsidRPr="00C2213C">
        <w:t>, Defence Security</w:t>
      </w:r>
    </w:p>
    <w:p w14:paraId="2FEC67CB" w14:textId="10C8CFE2" w:rsidR="0090161C" w:rsidRPr="00C2213C" w:rsidRDefault="00C209B0" w:rsidP="0048179A">
      <w:pPr>
        <w:pStyle w:val="GuideText-ASDEFCON"/>
      </w:pPr>
      <w:r w:rsidRPr="00C2213C">
        <w:t xml:space="preserve">Draft </w:t>
      </w:r>
      <w:r w:rsidR="0090161C" w:rsidRPr="00C2213C">
        <w:t>SOW clause 3.1</w:t>
      </w:r>
      <w:r w:rsidR="00117229">
        <w:t>3</w:t>
      </w:r>
      <w:r w:rsidR="0090161C" w:rsidRPr="00C2213C">
        <w:t>, Defence Security Compliance</w:t>
      </w:r>
    </w:p>
    <w:p w14:paraId="1B56B562" w14:textId="77777777" w:rsidR="001B3FD5" w:rsidRPr="00C2213C" w:rsidRDefault="00C209B0" w:rsidP="0048179A">
      <w:pPr>
        <w:pStyle w:val="GuideText-ASDEFCON"/>
      </w:pPr>
      <w:r w:rsidRPr="00C2213C">
        <w:t xml:space="preserve">Draft </w:t>
      </w:r>
      <w:r w:rsidR="0090161C" w:rsidRPr="00C2213C">
        <w:t>SOW c</w:t>
      </w:r>
      <w:r w:rsidR="001B3FD5" w:rsidRPr="00C2213C">
        <w:t>lause 6.1</w:t>
      </w:r>
      <w:r w:rsidR="0090161C" w:rsidRPr="00C2213C">
        <w:t xml:space="preserve">, Maintenance Support </w:t>
      </w:r>
      <w:r w:rsidR="002C6FDA" w:rsidRPr="00C2213C">
        <w:t xml:space="preserve">Management </w:t>
      </w:r>
      <w:r w:rsidR="0090161C" w:rsidRPr="00C2213C">
        <w:t>Planning</w:t>
      </w:r>
    </w:p>
    <w:p w14:paraId="687933E3" w14:textId="77777777" w:rsidR="001B3FD5" w:rsidRPr="00C2213C" w:rsidRDefault="001B3FD5" w:rsidP="0048179A">
      <w:pPr>
        <w:pStyle w:val="GuideText-ASDEFCON"/>
      </w:pPr>
      <w:r w:rsidRPr="00C2213C">
        <w:t>DID-MNT-MMP</w:t>
      </w:r>
      <w:r w:rsidR="00B570CF" w:rsidRPr="00C2213C">
        <w:t>, Maintenance Management Plan</w:t>
      </w:r>
    </w:p>
    <w:p w14:paraId="0CC869A7" w14:textId="77777777" w:rsidR="00F01A20" w:rsidRPr="00C2213C" w:rsidRDefault="001B3FD5" w:rsidP="0048179A">
      <w:pPr>
        <w:pStyle w:val="GuideMarginHead-ASDEFCON"/>
      </w:pPr>
      <w:r w:rsidRPr="00C2213C">
        <w:rPr>
          <w:u w:val="single"/>
        </w:rPr>
        <w:t>Optional Clauses</w:t>
      </w:r>
      <w:r w:rsidRPr="00C2213C">
        <w:t>:</w:t>
      </w:r>
      <w:r w:rsidRPr="00C2213C">
        <w:tab/>
        <w:t>None</w:t>
      </w:r>
    </w:p>
    <w:p w14:paraId="7F89EB81" w14:textId="6842BD34" w:rsidR="00F01A20" w:rsidRPr="00C2213C" w:rsidRDefault="00F01A20" w:rsidP="001F1047">
      <w:pPr>
        <w:pStyle w:val="GuideLV3Head-ASDEFCON"/>
      </w:pPr>
      <w:r w:rsidRPr="00C2213C">
        <w:fldChar w:fldCharType="begin"/>
      </w:r>
      <w:r w:rsidRPr="00C2213C">
        <w:instrText xml:space="preserve"> REF _Ref232501167 \r \h </w:instrText>
      </w:r>
      <w:r w:rsidR="00EE1C32" w:rsidRPr="00C2213C">
        <w:instrText xml:space="preserve"> \* MERGEFORMAT </w:instrText>
      </w:r>
      <w:r w:rsidRPr="00C2213C">
        <w:fldChar w:fldCharType="separate"/>
      </w:r>
      <w:r w:rsidR="002F0BEF">
        <w:t>6.2.2</w:t>
      </w:r>
      <w:r w:rsidRPr="00C2213C">
        <w:fldChar w:fldCharType="end"/>
      </w:r>
      <w:r w:rsidRPr="00C2213C">
        <w:tab/>
      </w:r>
      <w:r w:rsidR="00E95799" w:rsidRPr="00C2213C">
        <w:fldChar w:fldCharType="begin"/>
      </w:r>
      <w:r w:rsidR="00E95799" w:rsidRPr="00C2213C">
        <w:instrText xml:space="preserve"> REF _Ref355182275 \h </w:instrText>
      </w:r>
      <w:r w:rsidR="00EE1C32" w:rsidRPr="00C2213C">
        <w:instrText xml:space="preserve"> \* MERGEFORMAT </w:instrText>
      </w:r>
      <w:r w:rsidR="00E95799" w:rsidRPr="00C2213C">
        <w:fldChar w:fldCharType="separate"/>
      </w:r>
      <w:r w:rsidR="002F0BEF" w:rsidRPr="00C2213C">
        <w:t>Service Delivery Locations and Hours</w:t>
      </w:r>
      <w:r w:rsidR="00E95799" w:rsidRPr="00C2213C">
        <w:fldChar w:fldCharType="end"/>
      </w:r>
    </w:p>
    <w:p w14:paraId="691CAAC6" w14:textId="77777777" w:rsidR="00F01A20" w:rsidRPr="00C2213C" w:rsidRDefault="00F01A20" w:rsidP="0048179A">
      <w:pPr>
        <w:pStyle w:val="GuideMarginHead-ASDEFCON"/>
      </w:pPr>
      <w:r w:rsidRPr="00C2213C">
        <w:rPr>
          <w:u w:val="single"/>
        </w:rPr>
        <w:t>Status</w:t>
      </w:r>
      <w:r w:rsidRPr="00C2213C">
        <w:t>:</w:t>
      </w:r>
      <w:r w:rsidRPr="00C2213C">
        <w:tab/>
      </w:r>
      <w:r w:rsidR="00265331" w:rsidRPr="00C2213C">
        <w:t>Optional</w:t>
      </w:r>
    </w:p>
    <w:p w14:paraId="0BD051F6" w14:textId="77777777" w:rsidR="000E4027" w:rsidRPr="00C2213C" w:rsidRDefault="00F01A20" w:rsidP="0048179A">
      <w:pPr>
        <w:pStyle w:val="GuideMarginHead-ASDEFCON"/>
      </w:pPr>
      <w:r w:rsidRPr="00C2213C">
        <w:rPr>
          <w:u w:val="single"/>
        </w:rPr>
        <w:t>Purpose</w:t>
      </w:r>
      <w:r w:rsidRPr="00C2213C">
        <w:t>:</w:t>
      </w:r>
      <w:r w:rsidRPr="00C2213C">
        <w:tab/>
      </w:r>
      <w:r w:rsidR="000E4027" w:rsidRPr="00C2213C">
        <w:t xml:space="preserve">To define the </w:t>
      </w:r>
      <w:r w:rsidR="00E95799" w:rsidRPr="00C2213C">
        <w:t xml:space="preserve">hours of operation and </w:t>
      </w:r>
      <w:r w:rsidR="000E4027" w:rsidRPr="00C2213C">
        <w:t>location requirements for Service delivery</w:t>
      </w:r>
      <w:r w:rsidR="00E95799" w:rsidRPr="00C2213C">
        <w:t>, when</w:t>
      </w:r>
      <w:r w:rsidR="000E4027" w:rsidRPr="00C2213C">
        <w:t xml:space="preserve"> th</w:t>
      </w:r>
      <w:r w:rsidR="00E95799" w:rsidRPr="00C2213C">
        <w:t>e Contract</w:t>
      </w:r>
      <w:r w:rsidR="000E4027" w:rsidRPr="00C2213C">
        <w:t xml:space="preserve"> require</w:t>
      </w:r>
      <w:r w:rsidR="0066790E" w:rsidRPr="00C2213C">
        <w:t>s</w:t>
      </w:r>
      <w:r w:rsidR="000E4027" w:rsidRPr="00C2213C">
        <w:t xml:space="preserve"> an actual physical presence</w:t>
      </w:r>
      <w:r w:rsidR="000F1ED2" w:rsidRPr="00C2213C">
        <w:t xml:space="preserve"> at one or more locations</w:t>
      </w:r>
      <w:r w:rsidR="000E4027" w:rsidRPr="00C2213C">
        <w:t>.</w:t>
      </w:r>
    </w:p>
    <w:p w14:paraId="51E510A6" w14:textId="77777777" w:rsidR="000E4027" w:rsidRPr="00C2213C" w:rsidRDefault="000E4027" w:rsidP="0048179A">
      <w:pPr>
        <w:pStyle w:val="GuideMarginHead-ASDEFCON"/>
      </w:pPr>
      <w:r w:rsidRPr="00C2213C">
        <w:rPr>
          <w:u w:val="single"/>
        </w:rPr>
        <w:t>Policy</w:t>
      </w:r>
      <w:r w:rsidRPr="00C2213C">
        <w:t>:</w:t>
      </w:r>
      <w:r w:rsidRPr="00C2213C">
        <w:tab/>
        <w:t>TBD</w:t>
      </w:r>
    </w:p>
    <w:p w14:paraId="5BBC98AE" w14:textId="77777777" w:rsidR="000E4027" w:rsidRPr="00C2213C" w:rsidRDefault="000E4027" w:rsidP="0048179A">
      <w:pPr>
        <w:pStyle w:val="GuideMarginHead-ASDEFCON"/>
      </w:pPr>
      <w:r w:rsidRPr="00C2213C">
        <w:rPr>
          <w:u w:val="single"/>
        </w:rPr>
        <w:t>Guidance</w:t>
      </w:r>
      <w:r w:rsidRPr="00C2213C">
        <w:t>:</w:t>
      </w:r>
      <w:r w:rsidRPr="00C2213C">
        <w:tab/>
        <w:t>This clause is optional</w:t>
      </w:r>
      <w:r w:rsidR="008F6FFE" w:rsidRPr="00C2213C">
        <w:t xml:space="preserve">. </w:t>
      </w:r>
      <w:r w:rsidRPr="00C2213C">
        <w:t xml:space="preserve"> </w:t>
      </w:r>
      <w:r w:rsidR="008F6FFE" w:rsidRPr="00C2213C">
        <w:t>I</w:t>
      </w:r>
      <w:r w:rsidRPr="00C2213C">
        <w:t xml:space="preserve">f there is no requirement for the Services to be undertaken </w:t>
      </w:r>
      <w:r w:rsidR="00BB33AE" w:rsidRPr="00C2213C">
        <w:t xml:space="preserve">by the Contractor having </w:t>
      </w:r>
      <w:r w:rsidRPr="00C2213C">
        <w:t>a physical presence at particular sites</w:t>
      </w:r>
      <w:r w:rsidR="008F6FFE" w:rsidRPr="00C2213C">
        <w:t xml:space="preserve"> </w:t>
      </w:r>
      <w:r w:rsidR="00EA0B99" w:rsidRPr="00C2213C">
        <w:t>and</w:t>
      </w:r>
      <w:r w:rsidR="008F6FFE" w:rsidRPr="00C2213C">
        <w:t xml:space="preserve"> </w:t>
      </w:r>
      <w:r w:rsidR="00EA0B99" w:rsidRPr="00C2213C">
        <w:t xml:space="preserve">if </w:t>
      </w:r>
      <w:r w:rsidR="008F6FFE" w:rsidRPr="00C2213C">
        <w:t>there is no need to specify hours of Service delivery</w:t>
      </w:r>
      <w:r w:rsidR="009519A0" w:rsidRPr="00C2213C">
        <w:t xml:space="preserve"> (eg, if addressed through assigned priorities</w:t>
      </w:r>
      <w:r w:rsidR="000F1ED2" w:rsidRPr="00C2213C">
        <w:t xml:space="preserve"> or in response to events</w:t>
      </w:r>
      <w:r w:rsidR="009519A0" w:rsidRPr="00C2213C">
        <w:t>)</w:t>
      </w:r>
      <w:r w:rsidR="00EA0B99" w:rsidRPr="00C2213C">
        <w:t>,</w:t>
      </w:r>
      <w:r w:rsidRPr="00C2213C">
        <w:t xml:space="preserve"> </w:t>
      </w:r>
      <w:r w:rsidR="008F6FFE" w:rsidRPr="00C2213C">
        <w:t>then</w:t>
      </w:r>
      <w:r w:rsidRPr="00C2213C">
        <w:t xml:space="preserve"> </w:t>
      </w:r>
      <w:r w:rsidR="008F6FFE" w:rsidRPr="00C2213C">
        <w:t xml:space="preserve">the </w:t>
      </w:r>
      <w:r w:rsidR="00EA0B99" w:rsidRPr="00C2213C">
        <w:t xml:space="preserve">heading should be retained and all </w:t>
      </w:r>
      <w:r w:rsidRPr="00C2213C">
        <w:t>clause</w:t>
      </w:r>
      <w:r w:rsidR="008F6FFE" w:rsidRPr="00C2213C">
        <w:t>s</w:t>
      </w:r>
      <w:r w:rsidRPr="00C2213C">
        <w:t xml:space="preserve"> replaced with </w:t>
      </w:r>
      <w:r w:rsidR="009519A0" w:rsidRPr="00C2213C">
        <w:t xml:space="preserve">a single </w:t>
      </w:r>
      <w:r w:rsidRPr="00C2213C">
        <w:t xml:space="preserve">‘Not </w:t>
      </w:r>
      <w:r w:rsidR="0090161C" w:rsidRPr="00C2213C">
        <w:t>used’</w:t>
      </w:r>
      <w:r w:rsidRPr="00C2213C">
        <w:t>.</w:t>
      </w:r>
    </w:p>
    <w:p w14:paraId="6D3A2606" w14:textId="28EF7996" w:rsidR="000E4027" w:rsidRPr="00C2213C" w:rsidRDefault="00EA0B99" w:rsidP="0048179A">
      <w:pPr>
        <w:pStyle w:val="GuideText-ASDEFCON"/>
      </w:pPr>
      <w:r w:rsidRPr="00C2213C">
        <w:t xml:space="preserve">The clause includes two </w:t>
      </w:r>
      <w:r w:rsidR="009519A0" w:rsidRPr="00C2213C">
        <w:t xml:space="preserve">initial </w:t>
      </w:r>
      <w:r w:rsidRPr="00C2213C">
        <w:t>options to either define Service delivery locations (Option A)</w:t>
      </w:r>
      <w:r w:rsidR="009519A0" w:rsidRPr="00C2213C">
        <w:t>,</w:t>
      </w:r>
      <w:r w:rsidRPr="00C2213C">
        <w:t xml:space="preserve"> or to state that no specific location is required (Option B) (</w:t>
      </w:r>
      <w:r w:rsidR="00BB33AE" w:rsidRPr="00C2213C">
        <w:t>i</w:t>
      </w:r>
      <w:r w:rsidRPr="00C2213C">
        <w:t>e, in cases where the ICT System can be administered remotely</w:t>
      </w:r>
      <w:r w:rsidR="000F1ED2" w:rsidRPr="00C2213C">
        <w:t xml:space="preserve"> </w:t>
      </w:r>
      <w:r w:rsidR="00370C4B" w:rsidRPr="00C2213C">
        <w:t>but</w:t>
      </w:r>
      <w:r w:rsidR="000F1ED2" w:rsidRPr="00C2213C">
        <w:t xml:space="preserve"> clause </w:t>
      </w:r>
      <w:r w:rsidR="000F1ED2" w:rsidRPr="00C2213C">
        <w:fldChar w:fldCharType="begin"/>
      </w:r>
      <w:r w:rsidR="000F1ED2" w:rsidRPr="00C2213C">
        <w:instrText xml:space="preserve"> REF _Ref232501167 \r \h </w:instrText>
      </w:r>
      <w:r w:rsidR="0048179A" w:rsidRPr="00C2213C">
        <w:instrText xml:space="preserve"> \* MERGEFORMAT </w:instrText>
      </w:r>
      <w:r w:rsidR="000F1ED2" w:rsidRPr="00C2213C">
        <w:fldChar w:fldCharType="separate"/>
      </w:r>
      <w:r w:rsidR="002F0BEF">
        <w:t>6.2.2</w:t>
      </w:r>
      <w:r w:rsidR="000F1ED2" w:rsidRPr="00C2213C">
        <w:fldChar w:fldCharType="end"/>
      </w:r>
      <w:r w:rsidR="000F1ED2" w:rsidRPr="00C2213C">
        <w:t xml:space="preserve"> is required to define operating hours</w:t>
      </w:r>
      <w:r w:rsidRPr="00C2213C">
        <w:t xml:space="preserve">).  </w:t>
      </w:r>
      <w:r w:rsidR="00370C4B" w:rsidRPr="00C2213C">
        <w:t>When required, t</w:t>
      </w:r>
      <w:r w:rsidR="000E4027" w:rsidRPr="00C2213C">
        <w:t xml:space="preserve">he subclauses </w:t>
      </w:r>
      <w:r w:rsidR="008F6FFE" w:rsidRPr="00C2213C">
        <w:t xml:space="preserve">under </w:t>
      </w:r>
      <w:r w:rsidRPr="00C2213C">
        <w:t>Option A</w:t>
      </w:r>
      <w:r w:rsidR="008F6FFE" w:rsidRPr="00C2213C">
        <w:t xml:space="preserve"> </w:t>
      </w:r>
      <w:r w:rsidR="000E4027" w:rsidRPr="00C2213C">
        <w:t xml:space="preserve">should list the locations where </w:t>
      </w:r>
      <w:r w:rsidR="00EF3562" w:rsidRPr="00C2213C">
        <w:t xml:space="preserve">system </w:t>
      </w:r>
      <w:r w:rsidR="00DE5B8F" w:rsidRPr="00C2213C">
        <w:t>a</w:t>
      </w:r>
      <w:r w:rsidR="000E4027" w:rsidRPr="00C2213C">
        <w:t xml:space="preserve">dministration Services </w:t>
      </w:r>
      <w:r w:rsidR="00DE5B8F" w:rsidRPr="00C2213C">
        <w:t xml:space="preserve">for the </w:t>
      </w:r>
      <w:r w:rsidR="00EF3562" w:rsidRPr="00C2213C">
        <w:t xml:space="preserve">ICT </w:t>
      </w:r>
      <w:r w:rsidR="00DE5B8F" w:rsidRPr="00C2213C">
        <w:t xml:space="preserve">System(s) </w:t>
      </w:r>
      <w:r w:rsidR="00EF3562" w:rsidRPr="00C2213C">
        <w:t xml:space="preserve">and associated </w:t>
      </w:r>
      <w:r w:rsidR="00BD2F3F" w:rsidRPr="00C2213C">
        <w:t>Software</w:t>
      </w:r>
      <w:r w:rsidR="00EF3562" w:rsidRPr="00C2213C">
        <w:t xml:space="preserve"> Products </w:t>
      </w:r>
      <w:r w:rsidR="000E4027" w:rsidRPr="00C2213C">
        <w:t xml:space="preserve">are known to require the physical presence of </w:t>
      </w:r>
      <w:r w:rsidR="00370C4B" w:rsidRPr="00C2213C">
        <w:t>the</w:t>
      </w:r>
      <w:r w:rsidR="000E4027" w:rsidRPr="00C2213C">
        <w:t xml:space="preserve"> system administrator</w:t>
      </w:r>
      <w:r w:rsidR="00370C4B" w:rsidRPr="00C2213C">
        <w:t>(s)</w:t>
      </w:r>
      <w:r w:rsidR="000E4027" w:rsidRPr="00C2213C">
        <w:t xml:space="preserve">.  The drafter should check that this is consistent with the description of the </w:t>
      </w:r>
      <w:r w:rsidR="00EF3562" w:rsidRPr="00C2213C">
        <w:t xml:space="preserve">ICT </w:t>
      </w:r>
      <w:r w:rsidR="000E4027" w:rsidRPr="00C2213C">
        <w:t>System</w:t>
      </w:r>
      <w:r w:rsidR="00EF3562" w:rsidRPr="00C2213C">
        <w:t>(s)</w:t>
      </w:r>
      <w:r w:rsidR="000E4027" w:rsidRPr="00C2213C">
        <w:t xml:space="preserve"> in </w:t>
      </w:r>
      <w:r w:rsidR="00DE5B8F" w:rsidRPr="00C2213C">
        <w:t xml:space="preserve">Annex A to </w:t>
      </w:r>
      <w:r w:rsidR="000E4027" w:rsidRPr="00C2213C">
        <w:t xml:space="preserve">the SOW, or further </w:t>
      </w:r>
      <w:r w:rsidR="00BB33AE" w:rsidRPr="00C2213C">
        <w:t>develop</w:t>
      </w:r>
      <w:r w:rsidR="000E4027" w:rsidRPr="00C2213C">
        <w:t xml:space="preserve"> this clause.</w:t>
      </w:r>
    </w:p>
    <w:p w14:paraId="6AD193B6" w14:textId="77777777" w:rsidR="009519A0" w:rsidRPr="00C2213C" w:rsidRDefault="009519A0" w:rsidP="0048179A">
      <w:pPr>
        <w:pStyle w:val="GuideText-ASDEFCON"/>
      </w:pPr>
      <w:r w:rsidRPr="00C2213C">
        <w:t>If an on-going physical presence is not required, then Option B should be chosen.  In some cases, suitable access provisions may be needed if the Contractor’s systems administration staff will need to occasionally work on ICT Systems located at Commonwealth Premises.</w:t>
      </w:r>
    </w:p>
    <w:p w14:paraId="051C9DBD" w14:textId="5A7C9347" w:rsidR="002135FD" w:rsidRPr="00C2213C" w:rsidRDefault="002135FD" w:rsidP="0048179A">
      <w:pPr>
        <w:pStyle w:val="GuideText-ASDEFCON"/>
      </w:pPr>
      <w:r w:rsidRPr="00C2213C">
        <w:t xml:space="preserve">If system administration is required for a </w:t>
      </w:r>
      <w:r w:rsidR="00370C4B" w:rsidRPr="00C2213C">
        <w:t xml:space="preserve">set </w:t>
      </w:r>
      <w:r w:rsidRPr="00C2213C">
        <w:t xml:space="preserve">number of hours per day, then </w:t>
      </w:r>
      <w:r w:rsidR="009519A0" w:rsidRPr="00C2213C">
        <w:t xml:space="preserve">clause </w:t>
      </w:r>
      <w:r w:rsidR="009519A0" w:rsidRPr="00C2213C">
        <w:fldChar w:fldCharType="begin"/>
      </w:r>
      <w:r w:rsidR="009519A0" w:rsidRPr="00C2213C">
        <w:instrText xml:space="preserve"> REF _Ref355182772 \r \h </w:instrText>
      </w:r>
      <w:r w:rsidR="0048179A" w:rsidRPr="00C2213C">
        <w:instrText xml:space="preserve"> \* MERGEFORMAT </w:instrText>
      </w:r>
      <w:r w:rsidR="009519A0" w:rsidRPr="00C2213C">
        <w:fldChar w:fldCharType="separate"/>
      </w:r>
      <w:r w:rsidR="002F0BEF">
        <w:t>6.2.2.3</w:t>
      </w:r>
      <w:r w:rsidR="009519A0" w:rsidRPr="00C2213C">
        <w:fldChar w:fldCharType="end"/>
      </w:r>
      <w:r w:rsidRPr="00C2213C">
        <w:t xml:space="preserve"> </w:t>
      </w:r>
      <w:r w:rsidR="009519A0" w:rsidRPr="00C2213C">
        <w:t>is used</w:t>
      </w:r>
      <w:r w:rsidRPr="00C2213C">
        <w:t xml:space="preserve"> to identify the </w:t>
      </w:r>
      <w:r w:rsidR="009519A0" w:rsidRPr="00C2213C">
        <w:t xml:space="preserve">‘standard </w:t>
      </w:r>
      <w:r w:rsidRPr="00C2213C">
        <w:t>hours</w:t>
      </w:r>
      <w:r w:rsidR="009519A0" w:rsidRPr="00C2213C">
        <w:t>’</w:t>
      </w:r>
      <w:r w:rsidRPr="00C2213C">
        <w:t xml:space="preserve"> of system administration support</w:t>
      </w:r>
      <w:r w:rsidR="00344271" w:rsidRPr="00C2213C">
        <w:t xml:space="preserve"> at each location</w:t>
      </w:r>
      <w:r w:rsidRPr="00C2213C">
        <w:t xml:space="preserve">.  </w:t>
      </w:r>
      <w:r w:rsidR="009519A0" w:rsidRPr="00C2213C">
        <w:t>If different locations require different ‘standard hours’ (eg</w:t>
      </w:r>
      <w:r w:rsidRPr="00C2213C">
        <w:t>, one location may require a 24/7 presence while support at another location may only be required from 08:00hrs to 17:00hrs on Working Days</w:t>
      </w:r>
      <w:r w:rsidR="009519A0" w:rsidRPr="00C2213C">
        <w:t xml:space="preserve">) then clause </w:t>
      </w:r>
      <w:r w:rsidR="009519A0" w:rsidRPr="00C2213C">
        <w:fldChar w:fldCharType="begin"/>
      </w:r>
      <w:r w:rsidR="009519A0" w:rsidRPr="00C2213C">
        <w:instrText xml:space="preserve"> REF _Ref355182772 \r \h </w:instrText>
      </w:r>
      <w:r w:rsidR="0048179A" w:rsidRPr="00C2213C">
        <w:instrText xml:space="preserve"> \* MERGEFORMAT </w:instrText>
      </w:r>
      <w:r w:rsidR="009519A0" w:rsidRPr="00C2213C">
        <w:fldChar w:fldCharType="separate"/>
      </w:r>
      <w:r w:rsidR="002F0BEF">
        <w:t>6.2.2.3</w:t>
      </w:r>
      <w:r w:rsidR="009519A0" w:rsidRPr="00C2213C">
        <w:fldChar w:fldCharType="end"/>
      </w:r>
      <w:r w:rsidR="009519A0" w:rsidRPr="00C2213C">
        <w:t xml:space="preserve"> may be substituted with the optional clauses below (</w:t>
      </w:r>
      <w:r w:rsidR="00370C4B" w:rsidRPr="00C2213C">
        <w:t xml:space="preserve">when </w:t>
      </w:r>
      <w:r w:rsidR="009519A0" w:rsidRPr="00C2213C">
        <w:t>tailored appropriately)</w:t>
      </w:r>
      <w:r w:rsidRPr="00C2213C">
        <w:t xml:space="preserve">.  Defining the hours per day should be consistent with </w:t>
      </w:r>
      <w:r w:rsidR="002817BD" w:rsidRPr="00C2213C">
        <w:t xml:space="preserve">any related </w:t>
      </w:r>
      <w:r w:rsidR="00CB4944" w:rsidRPr="00C2213C">
        <w:t>R</w:t>
      </w:r>
      <w:r w:rsidR="002817BD" w:rsidRPr="00C2213C">
        <w:t xml:space="preserve">ate of </w:t>
      </w:r>
      <w:r w:rsidR="00CB4944" w:rsidRPr="00C2213C">
        <w:t>E</w:t>
      </w:r>
      <w:r w:rsidR="002817BD" w:rsidRPr="00C2213C">
        <w:t xml:space="preserve">ffort </w:t>
      </w:r>
      <w:r w:rsidR="0004361A" w:rsidRPr="00C2213C">
        <w:t xml:space="preserve">description </w:t>
      </w:r>
      <w:r w:rsidR="002817BD" w:rsidRPr="00C2213C">
        <w:t>in the SOW</w:t>
      </w:r>
      <w:r w:rsidR="009519A0" w:rsidRPr="00C2213C">
        <w:t xml:space="preserve"> and, where </w:t>
      </w:r>
      <w:r w:rsidR="00370C4B" w:rsidRPr="00C2213C">
        <w:t xml:space="preserve">the </w:t>
      </w:r>
      <w:r w:rsidR="009519A0" w:rsidRPr="00C2213C">
        <w:t xml:space="preserve">systems administration Services </w:t>
      </w:r>
      <w:r w:rsidR="00370C4B" w:rsidRPr="00C2213C">
        <w:t xml:space="preserve">also </w:t>
      </w:r>
      <w:r w:rsidR="009519A0" w:rsidRPr="00C2213C">
        <w:t>support a help desk, DSD-OPS-HLPDSK</w:t>
      </w:r>
      <w:r w:rsidR="002817BD" w:rsidRPr="00C2213C">
        <w:t>.</w:t>
      </w:r>
    </w:p>
    <w:p w14:paraId="35DC0F70" w14:textId="39E7D2F3" w:rsidR="008F6FFE" w:rsidRPr="00C2213C" w:rsidRDefault="00C26E0F" w:rsidP="0048179A">
      <w:pPr>
        <w:pStyle w:val="GuideText-ASDEFCON"/>
      </w:pPr>
      <w:r w:rsidRPr="00C2213C">
        <w:t>T</w:t>
      </w:r>
      <w:r w:rsidR="00EA0B99" w:rsidRPr="00C2213C">
        <w:t xml:space="preserve">he </w:t>
      </w:r>
      <w:r w:rsidR="00344271" w:rsidRPr="00C2213C">
        <w:t xml:space="preserve">final </w:t>
      </w:r>
      <w:r w:rsidR="008F6FFE" w:rsidRPr="00C2213C">
        <w:t>option</w:t>
      </w:r>
      <w:r w:rsidR="00370C4B" w:rsidRPr="00C2213C">
        <w:t>,</w:t>
      </w:r>
      <w:r w:rsidR="008F6FFE" w:rsidRPr="00C2213C">
        <w:t xml:space="preserve"> clause </w:t>
      </w:r>
      <w:r w:rsidRPr="00C2213C">
        <w:fldChar w:fldCharType="begin"/>
      </w:r>
      <w:r w:rsidRPr="00C2213C">
        <w:instrText xml:space="preserve"> REF _Ref353353598 \r \h </w:instrText>
      </w:r>
      <w:r w:rsidR="0048179A" w:rsidRPr="00C2213C">
        <w:instrText xml:space="preserve"> \* MERGEFORMAT </w:instrText>
      </w:r>
      <w:r w:rsidRPr="00C2213C">
        <w:fldChar w:fldCharType="separate"/>
      </w:r>
      <w:r w:rsidR="002F0BEF">
        <w:t>6.2.2.4</w:t>
      </w:r>
      <w:r w:rsidRPr="00C2213C">
        <w:fldChar w:fldCharType="end"/>
      </w:r>
      <w:r w:rsidR="00370C4B" w:rsidRPr="00C2213C">
        <w:t>,</w:t>
      </w:r>
      <w:r w:rsidRPr="00C2213C">
        <w:t xml:space="preserve"> </w:t>
      </w:r>
      <w:r w:rsidR="008F6FFE" w:rsidRPr="00C2213C">
        <w:t xml:space="preserve">should </w:t>
      </w:r>
      <w:r w:rsidRPr="00C2213C">
        <w:t xml:space="preserve">be included if a call-out capability (eg, by escalation of </w:t>
      </w:r>
      <w:r w:rsidR="0004361A" w:rsidRPr="00C2213C">
        <w:t>a service request</w:t>
      </w:r>
      <w:r w:rsidRPr="00C2213C">
        <w:t xml:space="preserve"> from the help desk) is required.  This would be used to resolve high-priority incidents when </w:t>
      </w:r>
      <w:r w:rsidR="0004361A" w:rsidRPr="00C2213C">
        <w:t xml:space="preserve">the </w:t>
      </w:r>
      <w:r w:rsidRPr="00C2213C">
        <w:t xml:space="preserve">‘standard hours’ </w:t>
      </w:r>
      <w:r w:rsidR="0004361A" w:rsidRPr="00C2213C">
        <w:t>are</w:t>
      </w:r>
      <w:r w:rsidRPr="00C2213C">
        <w:t xml:space="preserve"> not 24/7.  If no call-out capability is required, then the option</w:t>
      </w:r>
      <w:r w:rsidR="00370C4B" w:rsidRPr="00C2213C">
        <w:t>al clause</w:t>
      </w:r>
      <w:r w:rsidRPr="00C2213C">
        <w:t xml:space="preserve"> should be </w:t>
      </w:r>
      <w:r w:rsidR="00370C4B" w:rsidRPr="00C2213C">
        <w:t>deleted</w:t>
      </w:r>
      <w:r w:rsidR="00EA0B99" w:rsidRPr="00C2213C">
        <w:t>.</w:t>
      </w:r>
    </w:p>
    <w:p w14:paraId="564902DE" w14:textId="77777777" w:rsidR="000E4027" w:rsidRPr="00C2213C" w:rsidRDefault="000E4027" w:rsidP="0048179A">
      <w:pPr>
        <w:pStyle w:val="GuideMarginHead-ASDEFCON"/>
      </w:pPr>
      <w:r w:rsidRPr="00C2213C">
        <w:rPr>
          <w:u w:val="single"/>
        </w:rPr>
        <w:t>Related Clauses/Documents</w:t>
      </w:r>
      <w:r w:rsidRPr="00C2213C">
        <w:t>:</w:t>
      </w:r>
    </w:p>
    <w:p w14:paraId="49FFEDEB" w14:textId="77777777" w:rsidR="006E6060" w:rsidRPr="00C2213C" w:rsidRDefault="006E6060" w:rsidP="0048179A">
      <w:pPr>
        <w:pStyle w:val="GuideText-ASDEFCON"/>
      </w:pPr>
      <w:r w:rsidRPr="00C2213C">
        <w:t xml:space="preserve">COC clause </w:t>
      </w:r>
      <w:r w:rsidR="00E013C2" w:rsidRPr="00C2213C">
        <w:t>11.10</w:t>
      </w:r>
      <w:r w:rsidRPr="00C2213C">
        <w:t>, Defence Security</w:t>
      </w:r>
    </w:p>
    <w:p w14:paraId="7A572017" w14:textId="77777777" w:rsidR="002817BD" w:rsidRPr="00C2213C" w:rsidRDefault="00C209B0" w:rsidP="0048179A">
      <w:pPr>
        <w:pStyle w:val="GuideText-ASDEFCON"/>
      </w:pPr>
      <w:r w:rsidRPr="00C2213C">
        <w:t xml:space="preserve">Draft </w:t>
      </w:r>
      <w:r w:rsidR="002817BD" w:rsidRPr="00C2213C">
        <w:t>SOW clause 2.2, Rate of Effort</w:t>
      </w:r>
    </w:p>
    <w:p w14:paraId="7B771CBF" w14:textId="77777777" w:rsidR="00C26E0F" w:rsidRPr="00C2213C" w:rsidRDefault="00C26E0F" w:rsidP="0048179A">
      <w:pPr>
        <w:pStyle w:val="GuideText-ASDEFCON"/>
      </w:pPr>
      <w:r w:rsidRPr="00C2213C">
        <w:t>DSD-OPS-HLPDSK</w:t>
      </w:r>
    </w:p>
    <w:p w14:paraId="2396B81C" w14:textId="77777777" w:rsidR="00900339" w:rsidRPr="00C2213C" w:rsidRDefault="000E4027" w:rsidP="0048179A">
      <w:pPr>
        <w:pStyle w:val="GuideMarginHead-ASDEFCON"/>
      </w:pPr>
      <w:r w:rsidRPr="00C2213C">
        <w:rPr>
          <w:u w:val="single"/>
        </w:rPr>
        <w:t>Optional Clauses</w:t>
      </w:r>
      <w:r w:rsidRPr="00C2213C">
        <w:t>:</w:t>
      </w:r>
    </w:p>
    <w:p w14:paraId="6821D33A" w14:textId="15F1F406" w:rsidR="000E4027" w:rsidRPr="00C2213C" w:rsidRDefault="00900339" w:rsidP="001F1047">
      <w:pPr>
        <w:pStyle w:val="NoteToDrafters-ASDEFCON"/>
      </w:pPr>
      <w:r w:rsidRPr="00C2213C">
        <w:t xml:space="preserve">Note to drafters: </w:t>
      </w:r>
      <w:r w:rsidR="00A9059F" w:rsidRPr="00C2213C">
        <w:t xml:space="preserve"> </w:t>
      </w:r>
      <w:r w:rsidR="00D3365D" w:rsidRPr="00C2213C">
        <w:t xml:space="preserve">Copy to clause </w:t>
      </w:r>
      <w:r w:rsidR="00D3365D" w:rsidRPr="00C2213C">
        <w:fldChar w:fldCharType="begin"/>
      </w:r>
      <w:r w:rsidR="00D3365D" w:rsidRPr="00C2213C">
        <w:instrText xml:space="preserve"> REF _Ref355182772 \r \h </w:instrText>
      </w:r>
      <w:r w:rsidR="00D3365D" w:rsidRPr="00C2213C">
        <w:fldChar w:fldCharType="separate"/>
      </w:r>
      <w:r w:rsidR="002F0BEF">
        <w:t>6.2.2.3</w:t>
      </w:r>
      <w:r w:rsidR="00D3365D" w:rsidRPr="00C2213C">
        <w:fldChar w:fldCharType="end"/>
      </w:r>
      <w:r w:rsidR="00D3365D" w:rsidRPr="00C2213C">
        <w:t xml:space="preserve"> and amend as required</w:t>
      </w:r>
      <w:r w:rsidRPr="00C2213C">
        <w:t>.</w:t>
      </w:r>
    </w:p>
    <w:p w14:paraId="74B135BA" w14:textId="5CD4DD19" w:rsidR="00453377" w:rsidRPr="00C2213C" w:rsidRDefault="00453377" w:rsidP="001F1047">
      <w:pPr>
        <w:pStyle w:val="SOWTL4NONUM-ASDEFCON"/>
      </w:pPr>
      <w:r w:rsidRPr="00C2213C">
        <w:t>The Contractor shall provide Services for the system administration of the ICT System</w:t>
      </w:r>
      <w:r w:rsidR="00E65A3B" w:rsidRPr="00C2213C">
        <w:t>(</w:t>
      </w:r>
      <w:r w:rsidRPr="00C2213C">
        <w:t>s</w:t>
      </w:r>
      <w:r w:rsidR="00E65A3B" w:rsidRPr="00C2213C">
        <w:t>),</w:t>
      </w:r>
      <w:r w:rsidRPr="00C2213C">
        <w:t xml:space="preserve"> identified at clause </w:t>
      </w:r>
      <w:r w:rsidRPr="00C2213C">
        <w:fldChar w:fldCharType="begin"/>
      </w:r>
      <w:r w:rsidRPr="00C2213C">
        <w:instrText xml:space="preserve"> REF _Ref314484689 \r \h  \* MERGEFORMAT </w:instrText>
      </w:r>
      <w:r w:rsidRPr="00C2213C">
        <w:fldChar w:fldCharType="separate"/>
      </w:r>
      <w:r w:rsidR="002F0BEF">
        <w:t>6.1.1.1</w:t>
      </w:r>
      <w:r w:rsidRPr="00C2213C">
        <w:fldChar w:fldCharType="end"/>
      </w:r>
      <w:r w:rsidR="00E65A3B" w:rsidRPr="00C2213C">
        <w:t>,</w:t>
      </w:r>
      <w:r w:rsidRPr="00C2213C">
        <w:t xml:space="preserve"> at the following locations for the designated times (‘standard hours’):</w:t>
      </w:r>
    </w:p>
    <w:p w14:paraId="4D6722B8" w14:textId="77777777" w:rsidR="00453377" w:rsidRPr="00C2213C" w:rsidRDefault="00453377" w:rsidP="001F1047">
      <w:pPr>
        <w:pStyle w:val="NoteToDrafters-ASDEFCON"/>
      </w:pPr>
      <w:r w:rsidRPr="00C2213C">
        <w:t xml:space="preserve">Note to drafters:  Insert list of </w:t>
      </w:r>
      <w:r w:rsidR="00E65A3B" w:rsidRPr="00C2213C">
        <w:t xml:space="preserve">applicable </w:t>
      </w:r>
      <w:r w:rsidRPr="00C2213C">
        <w:t xml:space="preserve">locations and </w:t>
      </w:r>
      <w:r w:rsidR="00E65A3B" w:rsidRPr="00C2213C">
        <w:t xml:space="preserve">standard </w:t>
      </w:r>
      <w:r w:rsidRPr="00C2213C">
        <w:t>hours</w:t>
      </w:r>
      <w:r w:rsidR="00E65A3B" w:rsidRPr="00C2213C">
        <w:t xml:space="preserve"> of support</w:t>
      </w:r>
      <w:r w:rsidRPr="00C2213C">
        <w:t>.</w:t>
      </w:r>
    </w:p>
    <w:bookmarkStart w:id="1" w:name="_Ref355167529"/>
    <w:p w14:paraId="08ABDA51" w14:textId="5926D807" w:rsidR="00453377" w:rsidRPr="00C2213C" w:rsidRDefault="00453377" w:rsidP="001F1047">
      <w:pPr>
        <w:pStyle w:val="SOWSubL1-ASDEFCON"/>
      </w:pPr>
      <w:r w:rsidRPr="00C2213C">
        <w:fldChar w:fldCharType="begin">
          <w:ffData>
            <w:name w:val="Text3"/>
            <w:enabled/>
            <w:calcOnExit w:val="0"/>
            <w:textInput>
              <w:default w:val="[... DRAFTER TO INSERT LOCATION ...]"/>
            </w:textInput>
          </w:ffData>
        </w:fldChar>
      </w:r>
      <w:r w:rsidRPr="00C2213C">
        <w:instrText xml:space="preserve"> FORMTEXT </w:instrText>
      </w:r>
      <w:r w:rsidRPr="00C2213C">
        <w:fldChar w:fldCharType="separate"/>
      </w:r>
      <w:r w:rsidR="002F0BEF">
        <w:rPr>
          <w:noProof/>
        </w:rPr>
        <w:t>[... DRAFTER TO INSERT LOCATION ...]</w:t>
      </w:r>
      <w:r w:rsidRPr="00C2213C">
        <w:fldChar w:fldCharType="end"/>
      </w:r>
      <w:r w:rsidRPr="00C2213C">
        <w:t xml:space="preserve"> between </w:t>
      </w:r>
      <w:r w:rsidRPr="00C2213C">
        <w:fldChar w:fldCharType="begin">
          <w:ffData>
            <w:name w:val=""/>
            <w:enabled/>
            <w:calcOnExit w:val="0"/>
            <w:textInput>
              <w:default w:val="[…INSERT TIME…]"/>
            </w:textInput>
          </w:ffData>
        </w:fldChar>
      </w:r>
      <w:r w:rsidRPr="00C2213C">
        <w:instrText xml:space="preserve"> FORMTEXT </w:instrText>
      </w:r>
      <w:r w:rsidRPr="00C2213C">
        <w:fldChar w:fldCharType="separate"/>
      </w:r>
      <w:r w:rsidR="002F0BEF">
        <w:rPr>
          <w:noProof/>
        </w:rPr>
        <w:t>[…INSERT TIME…]</w:t>
      </w:r>
      <w:r w:rsidRPr="00C2213C">
        <w:fldChar w:fldCharType="end"/>
      </w:r>
      <w:r w:rsidRPr="00C2213C">
        <w:t xml:space="preserve"> and </w:t>
      </w:r>
      <w:r w:rsidRPr="00C2213C">
        <w:fldChar w:fldCharType="begin">
          <w:ffData>
            <w:name w:val=""/>
            <w:enabled/>
            <w:calcOnExit w:val="0"/>
            <w:textInput>
              <w:default w:val="[…INSERT TIME…]"/>
            </w:textInput>
          </w:ffData>
        </w:fldChar>
      </w:r>
      <w:r w:rsidRPr="00C2213C">
        <w:instrText xml:space="preserve"> FORMTEXT </w:instrText>
      </w:r>
      <w:r w:rsidRPr="00C2213C">
        <w:fldChar w:fldCharType="separate"/>
      </w:r>
      <w:r w:rsidR="002F0BEF">
        <w:rPr>
          <w:noProof/>
        </w:rPr>
        <w:t>[…INSERT TIME…]</w:t>
      </w:r>
      <w:r w:rsidRPr="00C2213C">
        <w:fldChar w:fldCharType="end"/>
      </w:r>
      <w:r w:rsidRPr="00C2213C">
        <w:t xml:space="preserve"> Eastern Standard Time / Eastern Summer Time, as applicable; and</w:t>
      </w:r>
      <w:bookmarkEnd w:id="1"/>
    </w:p>
    <w:p w14:paraId="43E3175D" w14:textId="3C102A43" w:rsidR="00453377" w:rsidRPr="00C2213C" w:rsidRDefault="00453377" w:rsidP="00707DB5">
      <w:pPr>
        <w:pStyle w:val="SOWSubL1-ASDEFCON"/>
      </w:pPr>
      <w:r w:rsidRPr="00C2213C">
        <w:fldChar w:fldCharType="begin">
          <w:ffData>
            <w:name w:val="Text3"/>
            <w:enabled/>
            <w:calcOnExit w:val="0"/>
            <w:textInput>
              <w:default w:val="[... DRAFTER TO INSERT LOCATION ...]"/>
            </w:textInput>
          </w:ffData>
        </w:fldChar>
      </w:r>
      <w:r w:rsidRPr="00C2213C">
        <w:instrText xml:space="preserve"> FORMTEXT </w:instrText>
      </w:r>
      <w:r w:rsidRPr="00C2213C">
        <w:fldChar w:fldCharType="separate"/>
      </w:r>
      <w:r w:rsidR="002F0BEF">
        <w:rPr>
          <w:noProof/>
        </w:rPr>
        <w:t>[... DRAFTER TO INSERT LOCATION ...]</w:t>
      </w:r>
      <w:r w:rsidRPr="00C2213C">
        <w:fldChar w:fldCharType="end"/>
      </w:r>
      <w:r w:rsidRPr="00C2213C">
        <w:t xml:space="preserve"> between </w:t>
      </w:r>
      <w:r w:rsidRPr="00C2213C">
        <w:fldChar w:fldCharType="begin">
          <w:ffData>
            <w:name w:val=""/>
            <w:enabled/>
            <w:calcOnExit w:val="0"/>
            <w:textInput>
              <w:default w:val="[…INSERT TIME…]"/>
            </w:textInput>
          </w:ffData>
        </w:fldChar>
      </w:r>
      <w:r w:rsidRPr="00C2213C">
        <w:instrText xml:space="preserve"> FORMTEXT </w:instrText>
      </w:r>
      <w:r w:rsidRPr="00C2213C">
        <w:fldChar w:fldCharType="separate"/>
      </w:r>
      <w:r w:rsidR="002F0BEF">
        <w:rPr>
          <w:noProof/>
        </w:rPr>
        <w:t>[…INSERT TIME…]</w:t>
      </w:r>
      <w:r w:rsidRPr="00C2213C">
        <w:fldChar w:fldCharType="end"/>
      </w:r>
      <w:r w:rsidRPr="00C2213C">
        <w:t xml:space="preserve"> and </w:t>
      </w:r>
      <w:r w:rsidRPr="00C2213C">
        <w:fldChar w:fldCharType="begin">
          <w:ffData>
            <w:name w:val=""/>
            <w:enabled/>
            <w:calcOnExit w:val="0"/>
            <w:textInput>
              <w:default w:val="[…INSERT TIME…]"/>
            </w:textInput>
          </w:ffData>
        </w:fldChar>
      </w:r>
      <w:r w:rsidRPr="00C2213C">
        <w:instrText xml:space="preserve"> FORMTEXT </w:instrText>
      </w:r>
      <w:r w:rsidRPr="00C2213C">
        <w:fldChar w:fldCharType="separate"/>
      </w:r>
      <w:r w:rsidR="002F0BEF">
        <w:rPr>
          <w:noProof/>
        </w:rPr>
        <w:t>[…INSERT TIME…]</w:t>
      </w:r>
      <w:r w:rsidRPr="00C2213C">
        <w:fldChar w:fldCharType="end"/>
      </w:r>
      <w:r w:rsidRPr="00C2213C">
        <w:t xml:space="preserve"> Central Standard Time.</w:t>
      </w:r>
    </w:p>
    <w:p w14:paraId="7A041EA0" w14:textId="01445292" w:rsidR="001D641C" w:rsidRPr="00C2213C" w:rsidRDefault="00CD23A0" w:rsidP="001F1047">
      <w:pPr>
        <w:pStyle w:val="GuideLV3Head-ASDEFCON"/>
        <w:rPr>
          <w:u w:val="single"/>
        </w:rPr>
      </w:pPr>
      <w:r w:rsidRPr="00C2213C">
        <w:fldChar w:fldCharType="begin"/>
      </w:r>
      <w:r w:rsidRPr="00C2213C">
        <w:instrText xml:space="preserve"> REF _Ref497399099 \r \h </w:instrText>
      </w:r>
      <w:r w:rsidR="00EE1C32" w:rsidRPr="00C2213C">
        <w:instrText xml:space="preserve"> \* MERGEFORMAT </w:instrText>
      </w:r>
      <w:r w:rsidRPr="00C2213C">
        <w:fldChar w:fldCharType="separate"/>
      </w:r>
      <w:r w:rsidR="002F0BEF">
        <w:t>6.2.3</w:t>
      </w:r>
      <w:r w:rsidRPr="00C2213C">
        <w:fldChar w:fldCharType="end"/>
      </w:r>
      <w:r w:rsidR="001D641C" w:rsidRPr="00C2213C">
        <w:tab/>
      </w:r>
      <w:r w:rsidR="00BD2F3F" w:rsidRPr="00C2213C">
        <w:fldChar w:fldCharType="begin"/>
      </w:r>
      <w:r w:rsidR="00BD2F3F" w:rsidRPr="00C2213C">
        <w:instrText xml:space="preserve"> REF _Ref497399099 \h </w:instrText>
      </w:r>
      <w:r w:rsidR="00EE1C32" w:rsidRPr="00C2213C">
        <w:instrText xml:space="preserve"> \* MERGEFORMAT </w:instrText>
      </w:r>
      <w:r w:rsidR="00BD2F3F" w:rsidRPr="00C2213C">
        <w:fldChar w:fldCharType="separate"/>
      </w:r>
      <w:r w:rsidR="002F0BEF" w:rsidRPr="00C2213C">
        <w:t>Access Administration</w:t>
      </w:r>
      <w:r w:rsidR="00BD2F3F" w:rsidRPr="00C2213C">
        <w:fldChar w:fldCharType="end"/>
      </w:r>
    </w:p>
    <w:p w14:paraId="0B17EA25" w14:textId="77777777" w:rsidR="000E4027" w:rsidRPr="00C2213C" w:rsidRDefault="000E4027" w:rsidP="00804570">
      <w:pPr>
        <w:pStyle w:val="GuideMarginHead-ASDEFCON"/>
      </w:pPr>
      <w:r w:rsidRPr="00C2213C">
        <w:rPr>
          <w:u w:val="single"/>
        </w:rPr>
        <w:t>Status</w:t>
      </w:r>
      <w:r w:rsidRPr="00C2213C">
        <w:t>:</w:t>
      </w:r>
      <w:r w:rsidRPr="00C2213C">
        <w:tab/>
        <w:t>Optional</w:t>
      </w:r>
    </w:p>
    <w:p w14:paraId="2F7E5766" w14:textId="77777777" w:rsidR="000E4027" w:rsidRPr="00C2213C" w:rsidRDefault="000E4027" w:rsidP="00804570">
      <w:pPr>
        <w:pStyle w:val="GuideMarginHead-ASDEFCON"/>
      </w:pPr>
      <w:r w:rsidRPr="00C2213C">
        <w:rPr>
          <w:u w:val="single"/>
        </w:rPr>
        <w:t>Purpose</w:t>
      </w:r>
      <w:r w:rsidRPr="00C2213C">
        <w:t>:</w:t>
      </w:r>
      <w:r w:rsidRPr="00C2213C">
        <w:tab/>
        <w:t xml:space="preserve">To define </w:t>
      </w:r>
      <w:r w:rsidR="006D17F4" w:rsidRPr="00C2213C">
        <w:t xml:space="preserve">the </w:t>
      </w:r>
      <w:r w:rsidRPr="00C2213C">
        <w:t xml:space="preserve">Services for </w:t>
      </w:r>
      <w:r w:rsidR="00FB5190" w:rsidRPr="00C2213C">
        <w:t xml:space="preserve">granting </w:t>
      </w:r>
      <w:r w:rsidR="000B4557" w:rsidRPr="00C2213C">
        <w:t xml:space="preserve">access to </w:t>
      </w:r>
      <w:r w:rsidR="00EF3562" w:rsidRPr="00C2213C">
        <w:t>the ICT S</w:t>
      </w:r>
      <w:r w:rsidR="000B4557" w:rsidRPr="00C2213C">
        <w:t>ystem</w:t>
      </w:r>
      <w:r w:rsidR="00EF3562" w:rsidRPr="00C2213C">
        <w:t>(</w:t>
      </w:r>
      <w:r w:rsidR="000B4557" w:rsidRPr="00C2213C">
        <w:t>s</w:t>
      </w:r>
      <w:r w:rsidR="00EF3562" w:rsidRPr="00C2213C">
        <w:t>)</w:t>
      </w:r>
      <w:r w:rsidR="000B4557" w:rsidRPr="00C2213C">
        <w:t xml:space="preserve"> and </w:t>
      </w:r>
      <w:r w:rsidR="00EF3562" w:rsidRPr="00C2213C">
        <w:t>associated S</w:t>
      </w:r>
      <w:r w:rsidR="000B4557" w:rsidRPr="00C2213C">
        <w:t>ervices for authori</w:t>
      </w:r>
      <w:r w:rsidR="00EF3562" w:rsidRPr="00C2213C">
        <w:t>s</w:t>
      </w:r>
      <w:r w:rsidR="000B4557" w:rsidRPr="00C2213C">
        <w:t>ed users</w:t>
      </w:r>
      <w:r w:rsidR="00E65A3B" w:rsidRPr="00C2213C">
        <w:t>,</w:t>
      </w:r>
      <w:r w:rsidR="000B4557" w:rsidRPr="00C2213C">
        <w:t xml:space="preserve"> </w:t>
      </w:r>
      <w:r w:rsidR="00FB5190" w:rsidRPr="00C2213C">
        <w:t xml:space="preserve">while restricting access </w:t>
      </w:r>
      <w:r w:rsidR="00E65A3B" w:rsidRPr="00C2213C">
        <w:t>by</w:t>
      </w:r>
      <w:r w:rsidR="006D17F4" w:rsidRPr="00C2213C">
        <w:t xml:space="preserve"> </w:t>
      </w:r>
      <w:r w:rsidR="00FB5190" w:rsidRPr="00C2213C">
        <w:t>non-authori</w:t>
      </w:r>
      <w:r w:rsidR="00EF3562" w:rsidRPr="00C2213C">
        <w:t>s</w:t>
      </w:r>
      <w:r w:rsidR="00FB5190" w:rsidRPr="00C2213C">
        <w:t>ed users.</w:t>
      </w:r>
    </w:p>
    <w:p w14:paraId="1CEBA23F" w14:textId="77777777" w:rsidR="000E4027" w:rsidRPr="00C2213C" w:rsidRDefault="000E4027" w:rsidP="00804570">
      <w:pPr>
        <w:pStyle w:val="GuideMarginHead-ASDEFCON"/>
      </w:pPr>
      <w:r w:rsidRPr="00C2213C">
        <w:rPr>
          <w:u w:val="single"/>
        </w:rPr>
        <w:t>Policy</w:t>
      </w:r>
      <w:r w:rsidRPr="00C2213C">
        <w:t>:</w:t>
      </w:r>
      <w:r w:rsidRPr="00C2213C">
        <w:tab/>
        <w:t>TBD</w:t>
      </w:r>
    </w:p>
    <w:p w14:paraId="16BC1B96" w14:textId="77777777" w:rsidR="000E4027" w:rsidRPr="00C2213C" w:rsidRDefault="000E4027" w:rsidP="00804570">
      <w:pPr>
        <w:pStyle w:val="GuideMarginHead-ASDEFCON"/>
      </w:pPr>
      <w:r w:rsidRPr="00C2213C">
        <w:rPr>
          <w:u w:val="single"/>
        </w:rPr>
        <w:t>Guidance</w:t>
      </w:r>
      <w:r w:rsidRPr="00C2213C">
        <w:t>:</w:t>
      </w:r>
      <w:r w:rsidRPr="00C2213C">
        <w:tab/>
        <w:t xml:space="preserve">This clause is optional and may not be required if the Commonwealth is </w:t>
      </w:r>
      <w:r w:rsidR="00CB4944" w:rsidRPr="00C2213C">
        <w:t xml:space="preserve">administering </w:t>
      </w:r>
      <w:r w:rsidR="00E65A3B" w:rsidRPr="00C2213C">
        <w:t xml:space="preserve">user </w:t>
      </w:r>
      <w:r w:rsidR="00CB4944" w:rsidRPr="00C2213C">
        <w:t>access</w:t>
      </w:r>
      <w:r w:rsidRPr="00C2213C">
        <w:t xml:space="preserve"> </w:t>
      </w:r>
      <w:r w:rsidR="002B1B6B" w:rsidRPr="00C2213C">
        <w:t xml:space="preserve">itself </w:t>
      </w:r>
      <w:r w:rsidRPr="00C2213C">
        <w:t xml:space="preserve">or through a separate contract for common </w:t>
      </w:r>
      <w:r w:rsidR="002817BD" w:rsidRPr="00C2213C">
        <w:t xml:space="preserve">ICT </w:t>
      </w:r>
      <w:r w:rsidR="00265331" w:rsidRPr="00C2213C">
        <w:t>S</w:t>
      </w:r>
      <w:r w:rsidRPr="00C2213C">
        <w:t>ervices.</w:t>
      </w:r>
      <w:r w:rsidR="006D17F4" w:rsidRPr="00C2213C">
        <w:t xml:space="preserve">  </w:t>
      </w:r>
      <w:r w:rsidR="0004361A" w:rsidRPr="00C2213C">
        <w:t xml:space="preserve">If this role is to be performed by a Contractor help desk, then this clause may be transferred to DSD-OPS-HLPDSK.  </w:t>
      </w:r>
      <w:r w:rsidR="006D17F4" w:rsidRPr="00C2213C">
        <w:t>If not required</w:t>
      </w:r>
      <w:r w:rsidR="0004361A" w:rsidRPr="00C2213C">
        <w:t xml:space="preserve"> (or if transferred)</w:t>
      </w:r>
      <w:r w:rsidR="006D17F4" w:rsidRPr="00C2213C">
        <w:t xml:space="preserve">, the </w:t>
      </w:r>
      <w:r w:rsidR="002817BD" w:rsidRPr="00C2213C">
        <w:t xml:space="preserve">heading should be retained and the </w:t>
      </w:r>
      <w:r w:rsidR="006D17F4" w:rsidRPr="00C2213C">
        <w:t>clause</w:t>
      </w:r>
      <w:r w:rsidR="002817BD" w:rsidRPr="00C2213C">
        <w:t xml:space="preserve">s </w:t>
      </w:r>
      <w:r w:rsidR="006D17F4" w:rsidRPr="00C2213C">
        <w:t xml:space="preserve">replaced with </w:t>
      </w:r>
      <w:r w:rsidR="00273E6C" w:rsidRPr="00C2213C">
        <w:t xml:space="preserve">a single </w:t>
      </w:r>
      <w:r w:rsidR="006D17F4" w:rsidRPr="00C2213C">
        <w:t>‘Not used’.</w:t>
      </w:r>
    </w:p>
    <w:p w14:paraId="497B1505" w14:textId="187F3B36" w:rsidR="00B32A50" w:rsidRPr="00C2213C" w:rsidRDefault="00B32A50" w:rsidP="00804570">
      <w:pPr>
        <w:pStyle w:val="GuideText-ASDEFCON"/>
      </w:pPr>
      <w:r w:rsidRPr="00C2213C">
        <w:t xml:space="preserve">Drafters should insert, in subclause </w:t>
      </w:r>
      <w:r w:rsidRPr="00C2213C">
        <w:fldChar w:fldCharType="begin"/>
      </w:r>
      <w:r w:rsidRPr="00C2213C">
        <w:instrText xml:space="preserve"> REF _Ref314835303 \r \h </w:instrText>
      </w:r>
      <w:r w:rsidRPr="00C2213C">
        <w:fldChar w:fldCharType="separate"/>
      </w:r>
      <w:r w:rsidR="002F0BEF">
        <w:t>6.2.3.1</w:t>
      </w:r>
      <w:r w:rsidRPr="00C2213C">
        <w:fldChar w:fldCharType="end"/>
      </w:r>
      <w:r w:rsidRPr="00C2213C">
        <w:t xml:space="preserve">a, a description of the users that will be permitted to access the ICT System.  The description of system users in clause 6.2.1.1 of DSD-OPS-HLPDSK provides an example for an expanded list of users.  If the list of users is the same as the help desk, subclause </w:t>
      </w:r>
      <w:r w:rsidRPr="00C2213C">
        <w:fldChar w:fldCharType="begin"/>
      </w:r>
      <w:r w:rsidRPr="00C2213C">
        <w:instrText xml:space="preserve"> REF _Ref314835303 \r \h </w:instrText>
      </w:r>
      <w:r w:rsidRPr="00C2213C">
        <w:fldChar w:fldCharType="separate"/>
      </w:r>
      <w:r w:rsidR="002F0BEF">
        <w:t>6.2.3.1</w:t>
      </w:r>
      <w:r w:rsidRPr="00C2213C">
        <w:fldChar w:fldCharType="end"/>
      </w:r>
      <w:r w:rsidRPr="00C2213C">
        <w:t xml:space="preserve">a </w:t>
      </w:r>
      <w:r w:rsidR="00273E6C" w:rsidRPr="00C2213C">
        <w:t>may</w:t>
      </w:r>
      <w:r w:rsidRPr="00C2213C">
        <w:t xml:space="preserve"> cross-refer</w:t>
      </w:r>
      <w:r w:rsidR="00273E6C" w:rsidRPr="00C2213C">
        <w:t>ence</w:t>
      </w:r>
      <w:r w:rsidRPr="00C2213C">
        <w:t xml:space="preserve"> clause 6.2.1.1 of DSD-OPS-HLPDSK.</w:t>
      </w:r>
    </w:p>
    <w:p w14:paraId="11E23E41" w14:textId="3773B98C" w:rsidR="00B32A50" w:rsidRPr="00C2213C" w:rsidRDefault="00B32A50" w:rsidP="00804570">
      <w:pPr>
        <w:pStyle w:val="GuideText-ASDEFCON"/>
      </w:pPr>
      <w:r w:rsidRPr="00C2213C">
        <w:t xml:space="preserve">For ICT Systems with many users, it is often impractical for the Commonwealth Representative to individually approve all user and group account access requests.  Subclause </w:t>
      </w:r>
      <w:r w:rsidRPr="00C2213C">
        <w:fldChar w:fldCharType="begin"/>
      </w:r>
      <w:r w:rsidRPr="00C2213C">
        <w:instrText xml:space="preserve"> REF _Ref314835303 \r \h </w:instrText>
      </w:r>
      <w:r w:rsidRPr="00C2213C">
        <w:fldChar w:fldCharType="separate"/>
      </w:r>
      <w:r w:rsidR="002F0BEF">
        <w:t>6.2.3.1</w:t>
      </w:r>
      <w:r w:rsidRPr="00C2213C">
        <w:fldChar w:fldCharType="end"/>
      </w:r>
      <w:r w:rsidRPr="00C2213C">
        <w:t xml:space="preserve">b identifies that, in general, other persons are authorised to submit these requests – an example </w:t>
      </w:r>
      <w:r w:rsidR="009003F8" w:rsidRPr="00C2213C">
        <w:t>’</w:t>
      </w:r>
      <w:r w:rsidRPr="00C2213C">
        <w:t>the authorising officer for each user group</w:t>
      </w:r>
      <w:r w:rsidR="009003F8" w:rsidRPr="00C2213C">
        <w:t>’</w:t>
      </w:r>
      <w:r w:rsidRPr="00C2213C">
        <w:t xml:space="preserve"> is given; however, this description may be amended where a more specific </w:t>
      </w:r>
      <w:r w:rsidR="00273E6C" w:rsidRPr="00C2213C">
        <w:t xml:space="preserve">job </w:t>
      </w:r>
      <w:r w:rsidRPr="00C2213C">
        <w:t xml:space="preserve">title or designation is known (eg, </w:t>
      </w:r>
      <w:r w:rsidR="009003F8" w:rsidRPr="00C2213C">
        <w:t>’</w:t>
      </w:r>
      <w:r w:rsidRPr="00C2213C">
        <w:t>XYZ system workgroup coordinators</w:t>
      </w:r>
      <w:r w:rsidR="009003F8" w:rsidRPr="00C2213C">
        <w:t>’</w:t>
      </w:r>
      <w:r w:rsidRPr="00C2213C">
        <w:t xml:space="preserve"> or </w:t>
      </w:r>
      <w:r w:rsidR="009003F8" w:rsidRPr="00C2213C">
        <w:t>’</w:t>
      </w:r>
      <w:r w:rsidRPr="00C2213C">
        <w:t>XYZ system local site administrators</w:t>
      </w:r>
      <w:r w:rsidR="009003F8" w:rsidRPr="00C2213C">
        <w:t>’</w:t>
      </w:r>
      <w:r w:rsidRPr="00C2213C">
        <w:t>).</w:t>
      </w:r>
    </w:p>
    <w:p w14:paraId="2F7B0A7F" w14:textId="7A330287" w:rsidR="00BE78FA" w:rsidRPr="00C2213C" w:rsidRDefault="00C74E9C" w:rsidP="00804570">
      <w:pPr>
        <w:pStyle w:val="GuideText-ASDEFCON"/>
      </w:pPr>
      <w:r w:rsidRPr="00C2213C">
        <w:t xml:space="preserve">Clause </w:t>
      </w:r>
      <w:r w:rsidR="00B32A50" w:rsidRPr="00C2213C">
        <w:fldChar w:fldCharType="begin"/>
      </w:r>
      <w:r w:rsidR="00B32A50" w:rsidRPr="00C2213C">
        <w:instrText xml:space="preserve"> REF _Ref361229877 \r \h </w:instrText>
      </w:r>
      <w:r w:rsidR="00B32A50" w:rsidRPr="00C2213C">
        <w:fldChar w:fldCharType="separate"/>
      </w:r>
      <w:r w:rsidR="002F0BEF">
        <w:t>6.2.3.2</w:t>
      </w:r>
      <w:r w:rsidR="00B32A50" w:rsidRPr="00C2213C">
        <w:fldChar w:fldCharType="end"/>
      </w:r>
      <w:r w:rsidRPr="00C2213C">
        <w:t xml:space="preserve"> lists </w:t>
      </w:r>
      <w:r w:rsidR="00273E6C" w:rsidRPr="00C2213C">
        <w:t xml:space="preserve">typical user </w:t>
      </w:r>
      <w:r w:rsidRPr="00C2213C">
        <w:t xml:space="preserve">access administration task requirements.  </w:t>
      </w:r>
      <w:r w:rsidR="000B4557" w:rsidRPr="00C2213C">
        <w:t xml:space="preserve">Additional </w:t>
      </w:r>
      <w:r w:rsidR="000E4027" w:rsidRPr="00C2213C">
        <w:t xml:space="preserve">requirements </w:t>
      </w:r>
      <w:r w:rsidR="000B4557" w:rsidRPr="00C2213C">
        <w:t xml:space="preserve">specific </w:t>
      </w:r>
      <w:r w:rsidR="0004361A" w:rsidRPr="00C2213C">
        <w:t xml:space="preserve">to the </w:t>
      </w:r>
      <w:r w:rsidR="00EF3562" w:rsidRPr="00C2213C">
        <w:t xml:space="preserve">ICT </w:t>
      </w:r>
      <w:r w:rsidR="000E4027" w:rsidRPr="00C2213C">
        <w:t>System</w:t>
      </w:r>
      <w:r w:rsidR="00EF3562" w:rsidRPr="00C2213C">
        <w:t>(</w:t>
      </w:r>
      <w:r w:rsidR="000B4557" w:rsidRPr="00C2213C">
        <w:t>s</w:t>
      </w:r>
      <w:r w:rsidR="00EF3562" w:rsidRPr="00C2213C">
        <w:t>)</w:t>
      </w:r>
      <w:r w:rsidR="006D17F4" w:rsidRPr="00C2213C">
        <w:t>,</w:t>
      </w:r>
      <w:r w:rsidR="000B4557" w:rsidRPr="00C2213C">
        <w:t xml:space="preserve"> components</w:t>
      </w:r>
      <w:r w:rsidR="006D17F4" w:rsidRPr="00C2213C">
        <w:t>,</w:t>
      </w:r>
      <w:r w:rsidR="000E4027" w:rsidRPr="00C2213C">
        <w:t xml:space="preserve"> </w:t>
      </w:r>
      <w:r w:rsidR="000B4557" w:rsidRPr="00C2213C">
        <w:t xml:space="preserve">or specific </w:t>
      </w:r>
      <w:r w:rsidR="00BD2F3F" w:rsidRPr="00C2213C">
        <w:t>Software</w:t>
      </w:r>
      <w:r w:rsidR="002817BD" w:rsidRPr="00C2213C">
        <w:t xml:space="preserve"> </w:t>
      </w:r>
      <w:r w:rsidR="000B4557" w:rsidRPr="00C2213C">
        <w:t xml:space="preserve">applications </w:t>
      </w:r>
      <w:r w:rsidR="00E44984" w:rsidRPr="00C2213C">
        <w:t>(</w:t>
      </w:r>
      <w:r w:rsidR="000B4557" w:rsidRPr="00C2213C">
        <w:t xml:space="preserve">or </w:t>
      </w:r>
      <w:r w:rsidR="002817BD" w:rsidRPr="00C2213C">
        <w:t xml:space="preserve">for </w:t>
      </w:r>
      <w:r w:rsidR="000B4557" w:rsidRPr="00C2213C">
        <w:t xml:space="preserve">other </w:t>
      </w:r>
      <w:r w:rsidR="002817BD" w:rsidRPr="00C2213C">
        <w:t xml:space="preserve">related </w:t>
      </w:r>
      <w:r w:rsidR="00265331" w:rsidRPr="00C2213C">
        <w:t>Services</w:t>
      </w:r>
      <w:r w:rsidR="00E44984" w:rsidRPr="00C2213C">
        <w:t>)</w:t>
      </w:r>
      <w:r w:rsidR="00265331" w:rsidRPr="00C2213C">
        <w:t xml:space="preserve"> </w:t>
      </w:r>
      <w:r w:rsidR="000B4557" w:rsidRPr="00C2213C">
        <w:t xml:space="preserve">may </w:t>
      </w:r>
      <w:r w:rsidR="000E4027" w:rsidRPr="00C2213C">
        <w:t>be detailed by including them in this clause</w:t>
      </w:r>
      <w:r w:rsidR="0004361A" w:rsidRPr="00C2213C">
        <w:t xml:space="preserve"> where indicated</w:t>
      </w:r>
      <w:r w:rsidR="000E4027" w:rsidRPr="00C2213C">
        <w:t xml:space="preserve">.  Services to consider, </w:t>
      </w:r>
      <w:r w:rsidR="00DE5B8F" w:rsidRPr="00C2213C">
        <w:t xml:space="preserve">which </w:t>
      </w:r>
      <w:r w:rsidR="000E4027" w:rsidRPr="00C2213C">
        <w:t>the drafter may wish to convert to specific clauses, include</w:t>
      </w:r>
      <w:r w:rsidRPr="00C2213C">
        <w:t xml:space="preserve"> those listed as optional clauses below.</w:t>
      </w:r>
    </w:p>
    <w:p w14:paraId="1E4E7D89" w14:textId="728480FE" w:rsidR="00A31C30" w:rsidRPr="00C2213C" w:rsidRDefault="00BE78FA" w:rsidP="00804570">
      <w:pPr>
        <w:pStyle w:val="GuideText-ASDEFCON"/>
      </w:pPr>
      <w:r w:rsidRPr="00C2213C">
        <w:t xml:space="preserve">Drafters should consider the </w:t>
      </w:r>
      <w:r w:rsidR="00A31C30" w:rsidRPr="00C2213C">
        <w:t xml:space="preserve">times for actioning </w:t>
      </w:r>
      <w:r w:rsidR="00453186" w:rsidRPr="00C2213C">
        <w:t>routine and urgent access requests and</w:t>
      </w:r>
      <w:r w:rsidR="00A31C30" w:rsidRPr="00C2213C">
        <w:t xml:space="preserve"> </w:t>
      </w:r>
      <w:r w:rsidRPr="00C2213C">
        <w:t>include</w:t>
      </w:r>
      <w:r w:rsidR="00453186" w:rsidRPr="00C2213C">
        <w:t xml:space="preserve"> these</w:t>
      </w:r>
      <w:r w:rsidRPr="00C2213C">
        <w:t xml:space="preserve"> in clauses</w:t>
      </w:r>
      <w:r w:rsidR="00A31C30" w:rsidRPr="00C2213C">
        <w:t xml:space="preserve"> </w:t>
      </w:r>
      <w:r w:rsidR="00A31C30" w:rsidRPr="00C2213C">
        <w:fldChar w:fldCharType="begin"/>
      </w:r>
      <w:r w:rsidR="00A31C30" w:rsidRPr="00C2213C">
        <w:instrText xml:space="preserve"> REF _Ref314723358 \r \h </w:instrText>
      </w:r>
      <w:r w:rsidR="00804570" w:rsidRPr="00C2213C">
        <w:instrText xml:space="preserve"> \* MERGEFORMAT </w:instrText>
      </w:r>
      <w:r w:rsidR="00A31C30" w:rsidRPr="00C2213C">
        <w:fldChar w:fldCharType="separate"/>
      </w:r>
      <w:r w:rsidR="002F0BEF">
        <w:t>6.2.3.3</w:t>
      </w:r>
      <w:r w:rsidR="00A31C30" w:rsidRPr="00C2213C">
        <w:fldChar w:fldCharType="end"/>
      </w:r>
      <w:r w:rsidR="00453186" w:rsidRPr="00C2213C">
        <w:t xml:space="preserve"> and</w:t>
      </w:r>
      <w:r w:rsidR="00A31C30" w:rsidRPr="00C2213C">
        <w:t xml:space="preserve"> </w:t>
      </w:r>
      <w:r w:rsidR="00A31C30" w:rsidRPr="00C2213C">
        <w:fldChar w:fldCharType="begin"/>
      </w:r>
      <w:r w:rsidR="00A31C30" w:rsidRPr="00C2213C">
        <w:instrText xml:space="preserve"> REF _Ref314723361 \r \h </w:instrText>
      </w:r>
      <w:r w:rsidR="00804570" w:rsidRPr="00C2213C">
        <w:instrText xml:space="preserve"> \* MERGEFORMAT </w:instrText>
      </w:r>
      <w:r w:rsidR="00A31C30" w:rsidRPr="00C2213C">
        <w:fldChar w:fldCharType="separate"/>
      </w:r>
      <w:r w:rsidR="002F0BEF">
        <w:t>6.2.3.4</w:t>
      </w:r>
      <w:r w:rsidR="00A31C30" w:rsidRPr="00C2213C">
        <w:fldChar w:fldCharType="end"/>
      </w:r>
      <w:r w:rsidR="00A31C30" w:rsidRPr="00C2213C">
        <w:t xml:space="preserve">.  Optional clause </w:t>
      </w:r>
      <w:r w:rsidR="00A31C30" w:rsidRPr="00C2213C">
        <w:fldChar w:fldCharType="begin"/>
      </w:r>
      <w:r w:rsidR="00A31C30" w:rsidRPr="00C2213C">
        <w:instrText xml:space="preserve"> REF _Ref314835017 \r \h </w:instrText>
      </w:r>
      <w:r w:rsidR="00804570" w:rsidRPr="00C2213C">
        <w:instrText xml:space="preserve"> \* MERGEFORMAT </w:instrText>
      </w:r>
      <w:r w:rsidR="00A31C30" w:rsidRPr="00C2213C">
        <w:fldChar w:fldCharType="separate"/>
      </w:r>
      <w:r w:rsidR="002F0BEF">
        <w:t>6.2.3.5</w:t>
      </w:r>
      <w:r w:rsidR="00A31C30" w:rsidRPr="00C2213C">
        <w:fldChar w:fldCharType="end"/>
      </w:r>
      <w:r w:rsidR="00A31C30" w:rsidRPr="00C2213C">
        <w:t xml:space="preserve"> should be included when </w:t>
      </w:r>
      <w:r w:rsidR="002817BD" w:rsidRPr="00C2213C">
        <w:t>account access</w:t>
      </w:r>
      <w:r w:rsidR="00A31C30" w:rsidRPr="00C2213C">
        <w:t xml:space="preserve"> </w:t>
      </w:r>
      <w:r w:rsidR="002817BD" w:rsidRPr="00C2213C">
        <w:t>can</w:t>
      </w:r>
      <w:r w:rsidR="00A31C30" w:rsidRPr="00C2213C">
        <w:t xml:space="preserve"> be requested through help desk Services</w:t>
      </w:r>
      <w:r w:rsidR="002817BD" w:rsidRPr="00C2213C">
        <w:t>,</w:t>
      </w:r>
      <w:r w:rsidR="00A31C30" w:rsidRPr="00C2213C">
        <w:t xml:space="preserve"> with </w:t>
      </w:r>
      <w:r w:rsidR="00453186" w:rsidRPr="00C2213C">
        <w:t xml:space="preserve">the service request resolution </w:t>
      </w:r>
      <w:r w:rsidR="00A31C30" w:rsidRPr="00C2213C">
        <w:t xml:space="preserve">times identified in DSD-OPS-HLPDSK. </w:t>
      </w:r>
      <w:r w:rsidR="003D42AA" w:rsidRPr="00C2213C">
        <w:t xml:space="preserve"> Accordingly, clauses </w:t>
      </w:r>
      <w:r w:rsidR="003D42AA" w:rsidRPr="00C2213C">
        <w:fldChar w:fldCharType="begin"/>
      </w:r>
      <w:r w:rsidR="003D42AA" w:rsidRPr="00C2213C">
        <w:instrText xml:space="preserve"> REF _Ref314723358 \r \h </w:instrText>
      </w:r>
      <w:r w:rsidR="00804570" w:rsidRPr="00C2213C">
        <w:instrText xml:space="preserve"> \* MERGEFORMAT </w:instrText>
      </w:r>
      <w:r w:rsidR="003D42AA" w:rsidRPr="00C2213C">
        <w:fldChar w:fldCharType="separate"/>
      </w:r>
      <w:r w:rsidR="002F0BEF">
        <w:t>6.2.3.3</w:t>
      </w:r>
      <w:r w:rsidR="003D42AA" w:rsidRPr="00C2213C">
        <w:fldChar w:fldCharType="end"/>
      </w:r>
      <w:r w:rsidR="003D42AA" w:rsidRPr="00C2213C">
        <w:t xml:space="preserve"> and </w:t>
      </w:r>
      <w:r w:rsidR="003D42AA" w:rsidRPr="00C2213C">
        <w:fldChar w:fldCharType="begin"/>
      </w:r>
      <w:r w:rsidR="003D42AA" w:rsidRPr="00C2213C">
        <w:instrText xml:space="preserve"> REF _Ref314723361 \r \h </w:instrText>
      </w:r>
      <w:r w:rsidR="00804570" w:rsidRPr="00C2213C">
        <w:instrText xml:space="preserve"> \* MERGEFORMAT </w:instrText>
      </w:r>
      <w:r w:rsidR="003D42AA" w:rsidRPr="00C2213C">
        <w:fldChar w:fldCharType="separate"/>
      </w:r>
      <w:r w:rsidR="002F0BEF">
        <w:t>6.2.3.4</w:t>
      </w:r>
      <w:r w:rsidR="003D42AA" w:rsidRPr="00C2213C">
        <w:fldChar w:fldCharType="end"/>
      </w:r>
      <w:r w:rsidR="003D42AA" w:rsidRPr="00C2213C">
        <w:t xml:space="preserve"> should be consistent with the times at clause 6.2.6 of DSD-OPS-HLDSK.</w:t>
      </w:r>
    </w:p>
    <w:p w14:paraId="4432AA9D" w14:textId="77777777" w:rsidR="000E4027" w:rsidRPr="00C2213C" w:rsidRDefault="00322198" w:rsidP="00804570">
      <w:pPr>
        <w:pStyle w:val="GuideText-ASDEFCON"/>
      </w:pPr>
      <w:r w:rsidRPr="00C2213C">
        <w:t xml:space="preserve">In the final </w:t>
      </w:r>
      <w:r w:rsidR="002817BD" w:rsidRPr="00C2213C">
        <w:t>sub</w:t>
      </w:r>
      <w:r w:rsidRPr="00C2213C">
        <w:t>clause</w:t>
      </w:r>
      <w:r w:rsidR="00273E6C" w:rsidRPr="00C2213C">
        <w:t>,</w:t>
      </w:r>
      <w:r w:rsidRPr="00C2213C">
        <w:t xml:space="preserve"> </w:t>
      </w:r>
      <w:r w:rsidR="002817BD" w:rsidRPr="00C2213C">
        <w:t xml:space="preserve">any </w:t>
      </w:r>
      <w:r w:rsidR="003D42AA" w:rsidRPr="00C2213C">
        <w:t xml:space="preserve">additional </w:t>
      </w:r>
      <w:r w:rsidRPr="00C2213C">
        <w:t xml:space="preserve">account access and management </w:t>
      </w:r>
      <w:r w:rsidR="002817BD" w:rsidRPr="00C2213C">
        <w:t>Services</w:t>
      </w:r>
      <w:r w:rsidR="003D42AA" w:rsidRPr="00C2213C">
        <w:t xml:space="preserve"> requirements</w:t>
      </w:r>
      <w:r w:rsidRPr="00C2213C">
        <w:t xml:space="preserve">, </w:t>
      </w:r>
      <w:r w:rsidR="00E44984" w:rsidRPr="00C2213C">
        <w:t xml:space="preserve">which are </w:t>
      </w:r>
      <w:r w:rsidRPr="00C2213C">
        <w:t xml:space="preserve">not covered in the preceding </w:t>
      </w:r>
      <w:r w:rsidR="002817BD" w:rsidRPr="00C2213C">
        <w:t>sub</w:t>
      </w:r>
      <w:r w:rsidRPr="00C2213C">
        <w:t>clauses</w:t>
      </w:r>
      <w:r w:rsidR="002817BD" w:rsidRPr="00C2213C">
        <w:t>, can be added</w:t>
      </w:r>
      <w:r w:rsidRPr="00C2213C">
        <w:t>.  If not required</w:t>
      </w:r>
      <w:r w:rsidR="00E44984" w:rsidRPr="00C2213C">
        <w:t>,</w:t>
      </w:r>
      <w:r w:rsidR="002817BD" w:rsidRPr="00C2213C">
        <w:t xml:space="preserve"> then</w:t>
      </w:r>
      <w:r w:rsidRPr="00C2213C">
        <w:t xml:space="preserve"> this place-holder clause should be deleted.</w:t>
      </w:r>
    </w:p>
    <w:p w14:paraId="66C82B90" w14:textId="77777777" w:rsidR="000E4027" w:rsidRPr="00C2213C" w:rsidRDefault="000E4027" w:rsidP="00804570">
      <w:pPr>
        <w:pStyle w:val="GuideMarginHead-ASDEFCON"/>
      </w:pPr>
      <w:r w:rsidRPr="00C2213C">
        <w:rPr>
          <w:u w:val="single"/>
        </w:rPr>
        <w:t>Related Clauses/Documents</w:t>
      </w:r>
      <w:r w:rsidRPr="00C2213C">
        <w:t>:</w:t>
      </w:r>
    </w:p>
    <w:p w14:paraId="283C2E0C" w14:textId="77777777" w:rsidR="000E4027" w:rsidRPr="00C2213C" w:rsidRDefault="000E4027" w:rsidP="00804570">
      <w:pPr>
        <w:pStyle w:val="GuideText-ASDEFCON"/>
      </w:pPr>
      <w:r w:rsidRPr="00C2213C">
        <w:t>DSD-OPS-HLPDSK</w:t>
      </w:r>
    </w:p>
    <w:p w14:paraId="27BF4A11" w14:textId="77777777" w:rsidR="00900339" w:rsidRPr="00C2213C" w:rsidRDefault="000E4027" w:rsidP="00804570">
      <w:pPr>
        <w:pStyle w:val="GuideMarginHead-ASDEFCON"/>
      </w:pPr>
      <w:r w:rsidRPr="00C2213C">
        <w:rPr>
          <w:u w:val="single"/>
        </w:rPr>
        <w:t>Optional Clauses</w:t>
      </w:r>
      <w:r w:rsidRPr="00C2213C">
        <w:t>:</w:t>
      </w:r>
      <w:r w:rsidRPr="00C2213C">
        <w:tab/>
      </w:r>
    </w:p>
    <w:p w14:paraId="7089417E" w14:textId="4ADFA94F" w:rsidR="00874E5F" w:rsidRPr="00C2213C" w:rsidRDefault="00900339" w:rsidP="001F1047">
      <w:pPr>
        <w:pStyle w:val="NoteToDrafters-ASDEFCON"/>
      </w:pPr>
      <w:r w:rsidRPr="00C2213C">
        <w:t xml:space="preserve">Note to drafters: </w:t>
      </w:r>
      <w:r w:rsidR="00A9059F" w:rsidRPr="00C2213C">
        <w:t xml:space="preserve"> </w:t>
      </w:r>
      <w:r w:rsidR="009A21D9" w:rsidRPr="00C2213C">
        <w:t xml:space="preserve">Copy </w:t>
      </w:r>
      <w:r w:rsidR="00C1794C" w:rsidRPr="00C2213C">
        <w:t xml:space="preserve">to clause </w:t>
      </w:r>
      <w:r w:rsidR="00B32A50" w:rsidRPr="00C2213C">
        <w:fldChar w:fldCharType="begin"/>
      </w:r>
      <w:r w:rsidR="00B32A50" w:rsidRPr="00C2213C">
        <w:instrText xml:space="preserve"> REF _Ref361229877 \r \h </w:instrText>
      </w:r>
      <w:r w:rsidR="00B32A50" w:rsidRPr="00C2213C">
        <w:fldChar w:fldCharType="separate"/>
      </w:r>
      <w:r w:rsidR="002F0BEF">
        <w:t>6.2.3.2</w:t>
      </w:r>
      <w:r w:rsidR="00B32A50" w:rsidRPr="00C2213C">
        <w:fldChar w:fldCharType="end"/>
      </w:r>
      <w:r w:rsidR="00C1794C" w:rsidRPr="00C2213C">
        <w:t xml:space="preserve"> </w:t>
      </w:r>
      <w:r w:rsidR="009A21D9" w:rsidRPr="00C2213C">
        <w:t>and a</w:t>
      </w:r>
      <w:r w:rsidR="00500CCA" w:rsidRPr="00C2213C">
        <w:t>mend</w:t>
      </w:r>
      <w:r w:rsidRPr="00C2213C">
        <w:t xml:space="preserve"> as required.</w:t>
      </w:r>
    </w:p>
    <w:p w14:paraId="5CA27E60" w14:textId="77777777" w:rsidR="00F95962" w:rsidRPr="00C2213C" w:rsidRDefault="00F95962" w:rsidP="001F1047">
      <w:pPr>
        <w:pStyle w:val="GuideSublistLv1-ASDEFCON"/>
      </w:pPr>
      <w:r w:rsidRPr="00C2213C">
        <w:t>provide users within designated groups with access to group resources and common data that is only available to members of that group;</w:t>
      </w:r>
    </w:p>
    <w:p w14:paraId="60D70F9A" w14:textId="77777777" w:rsidR="00C74E9C" w:rsidRPr="00C2213C" w:rsidRDefault="00C74E9C" w:rsidP="00D916E7">
      <w:pPr>
        <w:pStyle w:val="GuideSublistLv1-ASDEFCON"/>
      </w:pPr>
      <w:r w:rsidRPr="00C2213C">
        <w:t>provide designated users (</w:t>
      </w:r>
      <w:r w:rsidR="00F95962" w:rsidRPr="00C2213C">
        <w:t>eg</w:t>
      </w:r>
      <w:r w:rsidRPr="00C2213C">
        <w:t xml:space="preserve">, workgroup coordinators) with administrative control over </w:t>
      </w:r>
      <w:r w:rsidR="00874E5F" w:rsidRPr="00C2213C">
        <w:t xml:space="preserve">user </w:t>
      </w:r>
      <w:r w:rsidRPr="00C2213C">
        <w:t xml:space="preserve">access to group resources and common data that is available to members of their </w:t>
      </w:r>
      <w:r w:rsidR="00273E6C" w:rsidRPr="00C2213C">
        <w:t>work</w:t>
      </w:r>
      <w:r w:rsidRPr="00C2213C">
        <w:t>group;</w:t>
      </w:r>
    </w:p>
    <w:p w14:paraId="357E61E9" w14:textId="1EFBB0E6" w:rsidR="00520A0E" w:rsidRPr="00C2213C" w:rsidRDefault="00C1794C" w:rsidP="00D916E7">
      <w:pPr>
        <w:pStyle w:val="GuideSublistLv1-ASDEFCON"/>
      </w:pPr>
      <w:r w:rsidRPr="00C2213C">
        <w:t xml:space="preserve">monitor user access to </w:t>
      </w:r>
      <w:r w:rsidR="00BD2F3F" w:rsidRPr="00C2213C">
        <w:t>Software</w:t>
      </w:r>
      <w:r w:rsidRPr="00C2213C">
        <w:t xml:space="preserve"> </w:t>
      </w:r>
      <w:r w:rsidR="00F20720" w:rsidRPr="00C2213C">
        <w:t xml:space="preserve">applications </w:t>
      </w:r>
      <w:r w:rsidRPr="00C2213C">
        <w:t>with concurrent user licences</w:t>
      </w:r>
      <w:r w:rsidR="00F20720" w:rsidRPr="00C2213C">
        <w:t xml:space="preserve">, and confirm with the user that continued access is required if the user has not accessed that application within </w:t>
      </w:r>
      <w:r w:rsidR="00D72824" w:rsidRPr="00C2213C">
        <w:fldChar w:fldCharType="begin">
          <w:ffData>
            <w:name w:val=""/>
            <w:enabled/>
            <w:calcOnExit w:val="0"/>
            <w:textInput>
              <w:default w:val="[…INSERT NUMBER…]"/>
            </w:textInput>
          </w:ffData>
        </w:fldChar>
      </w:r>
      <w:r w:rsidR="00D72824" w:rsidRPr="00C2213C">
        <w:instrText xml:space="preserve"> FORMTEXT </w:instrText>
      </w:r>
      <w:r w:rsidR="00D72824" w:rsidRPr="00C2213C">
        <w:fldChar w:fldCharType="separate"/>
      </w:r>
      <w:r w:rsidR="002F0BEF">
        <w:rPr>
          <w:noProof/>
        </w:rPr>
        <w:t>[…INSERT NUMBER…]</w:t>
      </w:r>
      <w:r w:rsidR="00D72824" w:rsidRPr="00C2213C">
        <w:fldChar w:fldCharType="end"/>
      </w:r>
      <w:r w:rsidR="00D72824" w:rsidRPr="00C2213C">
        <w:t xml:space="preserve"> </w:t>
      </w:r>
      <w:r w:rsidR="00F20720" w:rsidRPr="00C2213C">
        <w:t>months;</w:t>
      </w:r>
    </w:p>
    <w:p w14:paraId="4C7EEEC0" w14:textId="77777777" w:rsidR="00C74E9C" w:rsidRPr="00C2213C" w:rsidRDefault="00C74E9C" w:rsidP="00D916E7">
      <w:pPr>
        <w:pStyle w:val="GuideSublistLv1-ASDEFCON"/>
      </w:pPr>
      <w:r w:rsidRPr="00C2213C">
        <w:t xml:space="preserve">issue hardware and/or </w:t>
      </w:r>
      <w:r w:rsidR="00BD2F3F" w:rsidRPr="00C2213C">
        <w:t>Software</w:t>
      </w:r>
      <w:r w:rsidRPr="00C2213C">
        <w:t xml:space="preserve"> (eg, ‘dongles’ or ‘tokens’) to individual users to enable access to the ICT System</w:t>
      </w:r>
      <w:r w:rsidR="00E44984" w:rsidRPr="00C2213C">
        <w:t>(</w:t>
      </w:r>
      <w:r w:rsidRPr="00C2213C">
        <w:t>s</w:t>
      </w:r>
      <w:r w:rsidR="00E44984" w:rsidRPr="00C2213C">
        <w:t>)</w:t>
      </w:r>
      <w:r w:rsidRPr="00C2213C">
        <w:t>; and</w:t>
      </w:r>
    </w:p>
    <w:p w14:paraId="3C9A240D" w14:textId="77777777" w:rsidR="000E4027" w:rsidRPr="00C2213C" w:rsidRDefault="00C74E9C" w:rsidP="00D916E7">
      <w:pPr>
        <w:pStyle w:val="GuideSublistLv1-ASDEFCON"/>
      </w:pPr>
      <w:r w:rsidRPr="00C2213C">
        <w:t xml:space="preserve">recall hardware and </w:t>
      </w:r>
      <w:r w:rsidR="00BD2F3F" w:rsidRPr="00C2213C">
        <w:t>Software</w:t>
      </w:r>
      <w:r w:rsidRPr="00C2213C">
        <w:t xml:space="preserve"> (eg, ‘dongles’ or ‘tokens’) from individual users once the requirement for access has concluded.</w:t>
      </w:r>
    </w:p>
    <w:p w14:paraId="0065DA92" w14:textId="46DEBC4B" w:rsidR="00771DE8" w:rsidRPr="00C2213C" w:rsidRDefault="0068399F" w:rsidP="001F1047">
      <w:pPr>
        <w:pStyle w:val="GuideLV3Head-ASDEFCON"/>
      </w:pPr>
      <w:r w:rsidRPr="00C2213C">
        <w:fldChar w:fldCharType="begin"/>
      </w:r>
      <w:r w:rsidRPr="00C2213C">
        <w:instrText xml:space="preserve"> REF _Ref314659434 \r \h </w:instrText>
      </w:r>
      <w:r w:rsidR="00EE1C32" w:rsidRPr="00C2213C">
        <w:instrText xml:space="preserve"> \* MERGEFORMAT </w:instrText>
      </w:r>
      <w:r w:rsidRPr="00C2213C">
        <w:fldChar w:fldCharType="separate"/>
      </w:r>
      <w:r w:rsidR="002F0BEF">
        <w:t>6.2.4</w:t>
      </w:r>
      <w:r w:rsidRPr="00C2213C">
        <w:fldChar w:fldCharType="end"/>
      </w:r>
      <w:r w:rsidR="00FF5591" w:rsidRPr="00C2213C">
        <w:tab/>
      </w:r>
      <w:r w:rsidR="005D4065" w:rsidRPr="00C2213C">
        <w:fldChar w:fldCharType="begin"/>
      </w:r>
      <w:r w:rsidR="005D4065" w:rsidRPr="00C2213C">
        <w:instrText xml:space="preserve"> REF _Ref314659434 \h </w:instrText>
      </w:r>
      <w:r w:rsidR="00EE1C32" w:rsidRPr="00C2213C">
        <w:instrText xml:space="preserve"> \* MERGEFORMAT </w:instrText>
      </w:r>
      <w:r w:rsidR="005D4065" w:rsidRPr="00C2213C">
        <w:fldChar w:fldCharType="separate"/>
      </w:r>
      <w:r w:rsidR="002F0BEF" w:rsidRPr="00C2213C">
        <w:t>System Event Monitoring</w:t>
      </w:r>
      <w:r w:rsidR="005D4065" w:rsidRPr="00C2213C">
        <w:fldChar w:fldCharType="end"/>
      </w:r>
    </w:p>
    <w:p w14:paraId="5E7ED054" w14:textId="77777777" w:rsidR="00886312" w:rsidRPr="00C2213C" w:rsidRDefault="00886312" w:rsidP="00804570">
      <w:pPr>
        <w:pStyle w:val="GuideMarginHead-ASDEFCON"/>
      </w:pPr>
      <w:r w:rsidRPr="00C2213C">
        <w:rPr>
          <w:u w:val="single"/>
        </w:rPr>
        <w:t>Status</w:t>
      </w:r>
      <w:r w:rsidRPr="00C2213C">
        <w:t>:</w:t>
      </w:r>
      <w:r w:rsidRPr="00C2213C">
        <w:tab/>
        <w:t>Optional</w:t>
      </w:r>
    </w:p>
    <w:p w14:paraId="420B16AF" w14:textId="77777777" w:rsidR="00886312" w:rsidRPr="00C2213C" w:rsidRDefault="00886312" w:rsidP="00804570">
      <w:pPr>
        <w:pStyle w:val="GuideMarginHead-ASDEFCON"/>
      </w:pPr>
      <w:r w:rsidRPr="00C2213C">
        <w:rPr>
          <w:u w:val="single"/>
        </w:rPr>
        <w:t>Purpose</w:t>
      </w:r>
      <w:r w:rsidRPr="00C2213C">
        <w:t>:</w:t>
      </w:r>
      <w:r w:rsidRPr="00C2213C">
        <w:tab/>
      </w:r>
      <w:r w:rsidR="00482764" w:rsidRPr="00C2213C">
        <w:t xml:space="preserve">The purpose of this clause is to include requirements for the monitoring of the </w:t>
      </w:r>
      <w:r w:rsidR="00EF3562" w:rsidRPr="00C2213C">
        <w:t xml:space="preserve">ICT </w:t>
      </w:r>
      <w:r w:rsidR="00482764" w:rsidRPr="00C2213C">
        <w:t>System</w:t>
      </w:r>
      <w:r w:rsidR="00EF3562" w:rsidRPr="00C2213C">
        <w:t>(s)</w:t>
      </w:r>
      <w:r w:rsidR="00482764" w:rsidRPr="00C2213C">
        <w:t xml:space="preserve"> to identify a need for action based on </w:t>
      </w:r>
      <w:r w:rsidR="00BE78FA" w:rsidRPr="00C2213C">
        <w:t xml:space="preserve">detectable user and system </w:t>
      </w:r>
      <w:r w:rsidR="00482764" w:rsidRPr="00C2213C">
        <w:t>behaviour and conditions</w:t>
      </w:r>
      <w:r w:rsidRPr="00C2213C">
        <w:t>.</w:t>
      </w:r>
      <w:r w:rsidR="00D33B66" w:rsidRPr="00C2213C">
        <w:t xml:space="preserve">  The aim of such monitoring is to identify the need for action</w:t>
      </w:r>
      <w:r w:rsidR="00F9245E" w:rsidRPr="00C2213C">
        <w:t>s</w:t>
      </w:r>
      <w:r w:rsidR="00D33B66" w:rsidRPr="00C2213C">
        <w:t xml:space="preserve"> </w:t>
      </w:r>
      <w:r w:rsidR="00BE78FA" w:rsidRPr="00C2213C">
        <w:t xml:space="preserve">to </w:t>
      </w:r>
      <w:r w:rsidR="00D33B66" w:rsidRPr="00C2213C">
        <w:t xml:space="preserve">resolve </w:t>
      </w:r>
      <w:r w:rsidR="00BE78FA" w:rsidRPr="00C2213C">
        <w:t xml:space="preserve">problem </w:t>
      </w:r>
      <w:r w:rsidR="00D33B66" w:rsidRPr="00C2213C">
        <w:t>situation</w:t>
      </w:r>
      <w:r w:rsidR="00BE78FA" w:rsidRPr="00C2213C">
        <w:t>s</w:t>
      </w:r>
      <w:r w:rsidR="00B32A50" w:rsidRPr="00C2213C">
        <w:t xml:space="preserve"> that occur</w:t>
      </w:r>
      <w:r w:rsidR="00D33B66" w:rsidRPr="00C2213C">
        <w:t xml:space="preserve"> prior to any impact o</w:t>
      </w:r>
      <w:r w:rsidR="00BE78FA" w:rsidRPr="00C2213C">
        <w:t>n</w:t>
      </w:r>
      <w:r w:rsidR="00D33B66" w:rsidRPr="00C2213C">
        <w:t xml:space="preserve"> </w:t>
      </w:r>
      <w:r w:rsidR="004D7A8D" w:rsidRPr="00C2213C">
        <w:t>s</w:t>
      </w:r>
      <w:r w:rsidR="00D33B66" w:rsidRPr="00C2213C">
        <w:t xml:space="preserve">ystem </w:t>
      </w:r>
      <w:r w:rsidR="004D7A8D" w:rsidRPr="00C2213C">
        <w:t>u</w:t>
      </w:r>
      <w:r w:rsidR="00D33B66" w:rsidRPr="00C2213C">
        <w:t>sers</w:t>
      </w:r>
      <w:r w:rsidR="00F9245E" w:rsidRPr="00C2213C">
        <w:t>,</w:t>
      </w:r>
      <w:r w:rsidR="00500CCA" w:rsidRPr="00C2213C">
        <w:t xml:space="preserve"> and to identify and resolve problems that are already having an impact</w:t>
      </w:r>
      <w:r w:rsidR="00D33B66" w:rsidRPr="00C2213C">
        <w:t>.</w:t>
      </w:r>
    </w:p>
    <w:p w14:paraId="3E721C94" w14:textId="77777777" w:rsidR="00886312" w:rsidRPr="00C2213C" w:rsidRDefault="00886312" w:rsidP="00804570">
      <w:pPr>
        <w:pStyle w:val="GuideMarginHead-ASDEFCON"/>
      </w:pPr>
      <w:r w:rsidRPr="00C2213C">
        <w:rPr>
          <w:u w:val="single"/>
        </w:rPr>
        <w:t>Policy</w:t>
      </w:r>
      <w:r w:rsidRPr="00C2213C">
        <w:t>:</w:t>
      </w:r>
      <w:r w:rsidRPr="00C2213C">
        <w:tab/>
        <w:t>TBD</w:t>
      </w:r>
    </w:p>
    <w:p w14:paraId="3ABF2DE9" w14:textId="77777777" w:rsidR="001E133D" w:rsidRPr="00C2213C" w:rsidRDefault="00886312" w:rsidP="00804570">
      <w:pPr>
        <w:pStyle w:val="GuideMarginHead-ASDEFCON"/>
      </w:pPr>
      <w:r w:rsidRPr="00C2213C">
        <w:rPr>
          <w:u w:val="single"/>
        </w:rPr>
        <w:t>Guidance</w:t>
      </w:r>
      <w:r w:rsidRPr="00C2213C">
        <w:t>:</w:t>
      </w:r>
      <w:r w:rsidR="00265331" w:rsidRPr="00C2213C">
        <w:tab/>
        <w:t xml:space="preserve">This clause is optional.  It provides for monitoring of the </w:t>
      </w:r>
      <w:r w:rsidR="00DA02CE" w:rsidRPr="00C2213C">
        <w:t>ICT S</w:t>
      </w:r>
      <w:r w:rsidR="00265331" w:rsidRPr="00C2213C">
        <w:t>ystem</w:t>
      </w:r>
      <w:r w:rsidR="00DA02CE" w:rsidRPr="00C2213C">
        <w:t>(s)</w:t>
      </w:r>
      <w:r w:rsidR="00620723" w:rsidRPr="00C2213C">
        <w:t xml:space="preserve"> </w:t>
      </w:r>
      <w:r w:rsidR="00265331" w:rsidRPr="00C2213C">
        <w:t xml:space="preserve">to identify conditions representing </w:t>
      </w:r>
      <w:r w:rsidR="00F9245E" w:rsidRPr="00C2213C">
        <w:t xml:space="preserve">system </w:t>
      </w:r>
      <w:r w:rsidR="00265331" w:rsidRPr="00C2213C">
        <w:t xml:space="preserve">events.  </w:t>
      </w:r>
      <w:r w:rsidR="006B2DB2" w:rsidRPr="00C2213C">
        <w:t>Recognition of such events can assist to identify the need for</w:t>
      </w:r>
      <w:r w:rsidR="00500CCA" w:rsidRPr="00C2213C">
        <w:t xml:space="preserve"> systems administration actions,</w:t>
      </w:r>
      <w:r w:rsidR="006B2DB2" w:rsidRPr="00C2213C">
        <w:t xml:space="preserve"> </w:t>
      </w:r>
      <w:r w:rsidR="00500CCA" w:rsidRPr="00C2213C">
        <w:t xml:space="preserve">system </w:t>
      </w:r>
      <w:r w:rsidR="004D7A8D" w:rsidRPr="00C2213C">
        <w:t>M</w:t>
      </w:r>
      <w:r w:rsidR="006B2DB2" w:rsidRPr="00C2213C">
        <w:t>aintenance</w:t>
      </w:r>
      <w:r w:rsidR="00E22967" w:rsidRPr="00C2213C">
        <w:t>,</w:t>
      </w:r>
      <w:r w:rsidR="006B2DB2" w:rsidRPr="00C2213C">
        <w:t xml:space="preserve"> or other action.  </w:t>
      </w:r>
      <w:r w:rsidR="00500CCA" w:rsidRPr="00C2213C">
        <w:t>If these tasks will not be performed by the Contractor</w:t>
      </w:r>
      <w:r w:rsidR="001E133D" w:rsidRPr="00C2213C">
        <w:t xml:space="preserve"> (eg, because a separate help desk or Associated Party will)</w:t>
      </w:r>
      <w:r w:rsidR="00500CCA" w:rsidRPr="00C2213C">
        <w:t xml:space="preserve">, then the heading should be retained and the clauses replaced with </w:t>
      </w:r>
      <w:r w:rsidR="001E133D" w:rsidRPr="00C2213C">
        <w:t xml:space="preserve">a single </w:t>
      </w:r>
      <w:r w:rsidR="00500CCA" w:rsidRPr="00C2213C">
        <w:t>‘Not used’</w:t>
      </w:r>
      <w:r w:rsidR="001E133D" w:rsidRPr="00C2213C">
        <w:t>.</w:t>
      </w:r>
    </w:p>
    <w:p w14:paraId="53511CCF" w14:textId="0D978110" w:rsidR="001E133D" w:rsidRPr="00C2213C" w:rsidRDefault="001E133D" w:rsidP="00804570">
      <w:pPr>
        <w:pStyle w:val="GuideText-ASDEFCON"/>
      </w:pPr>
      <w:r w:rsidRPr="00C2213C">
        <w:t xml:space="preserve">If these Services are required, clause </w:t>
      </w:r>
      <w:r w:rsidRPr="00C2213C">
        <w:fldChar w:fldCharType="begin"/>
      </w:r>
      <w:r w:rsidRPr="00C2213C">
        <w:instrText xml:space="preserve"> REF _Ref355187271 \r \h </w:instrText>
      </w:r>
      <w:r w:rsidR="00804570" w:rsidRPr="00C2213C">
        <w:instrText xml:space="preserve"> \* MERGEFORMAT </w:instrText>
      </w:r>
      <w:r w:rsidRPr="00C2213C">
        <w:fldChar w:fldCharType="separate"/>
      </w:r>
      <w:r w:rsidR="002F0BEF">
        <w:t>6.2.4.1</w:t>
      </w:r>
      <w:r w:rsidRPr="00C2213C">
        <w:fldChar w:fldCharType="end"/>
      </w:r>
      <w:r w:rsidRPr="00C2213C">
        <w:t xml:space="preserve"> requires that the Contractor acknowledge the objectives </w:t>
      </w:r>
      <w:r w:rsidR="00273E6C" w:rsidRPr="00C2213C">
        <w:t xml:space="preserve">of monitoring (as </w:t>
      </w:r>
      <w:r w:rsidRPr="00C2213C">
        <w:t xml:space="preserve">identified </w:t>
      </w:r>
      <w:r w:rsidR="00466611" w:rsidRPr="00C2213C">
        <w:t>in the purpose</w:t>
      </w:r>
      <w:r w:rsidR="00273E6C" w:rsidRPr="00C2213C">
        <w:t xml:space="preserve"> </w:t>
      </w:r>
      <w:r w:rsidR="00466611" w:rsidRPr="00C2213C">
        <w:t>above)</w:t>
      </w:r>
      <w:r w:rsidRPr="00C2213C">
        <w:t>.</w:t>
      </w:r>
    </w:p>
    <w:p w14:paraId="69CB10E1" w14:textId="6AC7ED1F" w:rsidR="00FB2DD4" w:rsidRPr="00C2213C" w:rsidRDefault="001E133D" w:rsidP="00804570">
      <w:pPr>
        <w:pStyle w:val="GuideText-ASDEFCON"/>
      </w:pPr>
      <w:r w:rsidRPr="00C2213C">
        <w:t xml:space="preserve">The </w:t>
      </w:r>
      <w:r w:rsidR="003D42AA" w:rsidRPr="00C2213C">
        <w:t xml:space="preserve">system to be used for </w:t>
      </w:r>
      <w:r w:rsidRPr="00C2213C">
        <w:t xml:space="preserve">monitoring could be </w:t>
      </w:r>
      <w:r w:rsidR="003D42AA" w:rsidRPr="00C2213C">
        <w:t xml:space="preserve">a core </w:t>
      </w:r>
      <w:r w:rsidRPr="00C2213C">
        <w:t>part of the ICT System or</w:t>
      </w:r>
      <w:r w:rsidR="003F2A94" w:rsidRPr="00C2213C">
        <w:t xml:space="preserve"> an</w:t>
      </w:r>
      <w:r w:rsidRPr="00C2213C">
        <w:t xml:space="preserve"> external </w:t>
      </w:r>
      <w:r w:rsidR="003F2A94" w:rsidRPr="00C2213C">
        <w:t xml:space="preserve">system </w:t>
      </w:r>
      <w:r w:rsidRPr="00C2213C">
        <w:t xml:space="preserve">(via an interface).  </w:t>
      </w:r>
      <w:r w:rsidR="006942BA" w:rsidRPr="00C2213C">
        <w:t xml:space="preserve">Clauses </w:t>
      </w:r>
      <w:r w:rsidR="006942BA" w:rsidRPr="00C2213C">
        <w:fldChar w:fldCharType="begin"/>
      </w:r>
      <w:r w:rsidR="006942BA" w:rsidRPr="00C2213C">
        <w:instrText xml:space="preserve"> REF _Ref315159295 \r \h </w:instrText>
      </w:r>
      <w:r w:rsidR="00804570" w:rsidRPr="00C2213C">
        <w:instrText xml:space="preserve"> \* MERGEFORMAT </w:instrText>
      </w:r>
      <w:r w:rsidR="006942BA" w:rsidRPr="00C2213C">
        <w:fldChar w:fldCharType="separate"/>
      </w:r>
      <w:r w:rsidR="002F0BEF">
        <w:t>6.2.4.2</w:t>
      </w:r>
      <w:r w:rsidR="006942BA" w:rsidRPr="00C2213C">
        <w:fldChar w:fldCharType="end"/>
      </w:r>
      <w:r w:rsidR="006942BA" w:rsidRPr="00C2213C">
        <w:t xml:space="preserve"> to </w:t>
      </w:r>
      <w:r w:rsidR="006942BA" w:rsidRPr="00C2213C">
        <w:fldChar w:fldCharType="begin"/>
      </w:r>
      <w:r w:rsidR="006942BA" w:rsidRPr="00C2213C">
        <w:instrText xml:space="preserve"> REF _Ref315159299 \r \h </w:instrText>
      </w:r>
      <w:r w:rsidR="00804570" w:rsidRPr="00C2213C">
        <w:instrText xml:space="preserve"> \* MERGEFORMAT </w:instrText>
      </w:r>
      <w:r w:rsidR="006942BA" w:rsidRPr="00C2213C">
        <w:fldChar w:fldCharType="separate"/>
      </w:r>
      <w:r w:rsidR="002F0BEF">
        <w:t>6.2.4.5</w:t>
      </w:r>
      <w:r w:rsidR="006942BA" w:rsidRPr="00C2213C">
        <w:fldChar w:fldCharType="end"/>
      </w:r>
      <w:r w:rsidR="00500CCA" w:rsidRPr="00C2213C">
        <w:t xml:space="preserve"> </w:t>
      </w:r>
      <w:r w:rsidR="006942BA" w:rsidRPr="00C2213C">
        <w:t xml:space="preserve">are </w:t>
      </w:r>
      <w:r w:rsidR="00500CCA" w:rsidRPr="00C2213C">
        <w:t>optional clauses</w:t>
      </w:r>
      <w:r w:rsidR="006942BA" w:rsidRPr="00C2213C">
        <w:t xml:space="preserve">, used </w:t>
      </w:r>
      <w:r w:rsidR="00500CCA" w:rsidRPr="00C2213C">
        <w:t xml:space="preserve">to identify the </w:t>
      </w:r>
      <w:r w:rsidR="003F2A94" w:rsidRPr="00C2213C">
        <w:t xml:space="preserve">type </w:t>
      </w:r>
      <w:r w:rsidR="00500CCA" w:rsidRPr="00C2213C">
        <w:t xml:space="preserve">of access </w:t>
      </w:r>
      <w:r w:rsidR="003F2A94" w:rsidRPr="00C2213C">
        <w:t xml:space="preserve">provided </w:t>
      </w:r>
      <w:r w:rsidR="00500CCA" w:rsidRPr="00C2213C">
        <w:t xml:space="preserve">to the monitoring system.  </w:t>
      </w:r>
      <w:r w:rsidR="00620723" w:rsidRPr="00C2213C">
        <w:t>Option A is for those ICT Systems where</w:t>
      </w:r>
      <w:r w:rsidR="00500CCA" w:rsidRPr="00C2213C">
        <w:t xml:space="preserve"> the monitoring system </w:t>
      </w:r>
      <w:r w:rsidR="00620723" w:rsidRPr="00C2213C">
        <w:t xml:space="preserve">is </w:t>
      </w:r>
      <w:r w:rsidR="006942BA" w:rsidRPr="00C2213C">
        <w:t xml:space="preserve">either a separate system or </w:t>
      </w:r>
      <w:r w:rsidR="00500CCA" w:rsidRPr="00C2213C">
        <w:t xml:space="preserve">a relatively discrete subsystem </w:t>
      </w:r>
      <w:r w:rsidR="00620723" w:rsidRPr="00C2213C">
        <w:t xml:space="preserve">(ie, separate hardware) </w:t>
      </w:r>
      <w:r w:rsidR="00500CCA" w:rsidRPr="00C2213C">
        <w:t xml:space="preserve">that interfaces with the primary ICT System in order to monitor </w:t>
      </w:r>
      <w:r w:rsidR="00620723" w:rsidRPr="00C2213C">
        <w:t xml:space="preserve">system events and </w:t>
      </w:r>
      <w:r w:rsidR="00500CCA" w:rsidRPr="00C2213C">
        <w:t>performance</w:t>
      </w:r>
      <w:r w:rsidR="00620723" w:rsidRPr="00C2213C">
        <w:t xml:space="preserve">.  If this option applies, </w:t>
      </w:r>
      <w:r w:rsidR="003F2A94" w:rsidRPr="00C2213C">
        <w:t xml:space="preserve">(and Option B is deleted) </w:t>
      </w:r>
      <w:r w:rsidR="00620723" w:rsidRPr="00C2213C">
        <w:t xml:space="preserve">drafters </w:t>
      </w:r>
      <w:r w:rsidR="003F2A94" w:rsidRPr="00C2213C">
        <w:t xml:space="preserve">will </w:t>
      </w:r>
      <w:r w:rsidR="00620723" w:rsidRPr="00C2213C">
        <w:t>need to select from sub-options</w:t>
      </w:r>
      <w:r w:rsidR="003F2A94" w:rsidRPr="00C2213C">
        <w:t xml:space="preserve"> (A-1)</w:t>
      </w:r>
      <w:r w:rsidR="00620723" w:rsidRPr="00C2213C">
        <w:t xml:space="preserve"> for when the Contractor has exclusive use</w:t>
      </w:r>
      <w:r w:rsidR="003F2A94" w:rsidRPr="00C2213C">
        <w:t>,</w:t>
      </w:r>
      <w:r w:rsidR="00620723" w:rsidRPr="00C2213C">
        <w:t xml:space="preserve"> </w:t>
      </w:r>
      <w:r w:rsidR="003F2A94" w:rsidRPr="00C2213C">
        <w:t xml:space="preserve">or (A-2) for </w:t>
      </w:r>
      <w:r w:rsidR="00620723" w:rsidRPr="00C2213C">
        <w:t>shared access to the monitoring system (</w:t>
      </w:r>
      <w:r w:rsidR="003F2A94" w:rsidRPr="00C2213C">
        <w:t>eg</w:t>
      </w:r>
      <w:r w:rsidR="00F9245E" w:rsidRPr="00C2213C">
        <w:t xml:space="preserve">, </w:t>
      </w:r>
      <w:r w:rsidR="00620723" w:rsidRPr="00C2213C">
        <w:t xml:space="preserve">the monitoring system </w:t>
      </w:r>
      <w:r w:rsidR="003F2A94" w:rsidRPr="00C2213C">
        <w:t xml:space="preserve">is </w:t>
      </w:r>
      <w:r w:rsidR="00620723" w:rsidRPr="00C2213C">
        <w:t xml:space="preserve">part of a </w:t>
      </w:r>
      <w:r w:rsidR="00F9245E" w:rsidRPr="00C2213C">
        <w:t>larger system that</w:t>
      </w:r>
      <w:r w:rsidR="00620723" w:rsidRPr="00C2213C">
        <w:t xml:space="preserve"> </w:t>
      </w:r>
      <w:r w:rsidR="003F2A94" w:rsidRPr="00C2213C">
        <w:t xml:space="preserve">monitors </w:t>
      </w:r>
      <w:r w:rsidR="00620723" w:rsidRPr="00C2213C">
        <w:t xml:space="preserve">several </w:t>
      </w:r>
      <w:r w:rsidR="00F9245E" w:rsidRPr="00C2213C">
        <w:t xml:space="preserve">other </w:t>
      </w:r>
      <w:r w:rsidR="003F2A94" w:rsidRPr="00C2213C">
        <w:t>ICT S</w:t>
      </w:r>
      <w:r w:rsidR="00620723" w:rsidRPr="00C2213C">
        <w:t>ystems</w:t>
      </w:r>
      <w:r w:rsidR="003F2A94" w:rsidRPr="00C2213C">
        <w:t>,</w:t>
      </w:r>
      <w:r w:rsidR="00620723" w:rsidRPr="00C2213C">
        <w:t xml:space="preserve"> </w:t>
      </w:r>
      <w:r w:rsidR="003F2A94" w:rsidRPr="00C2213C">
        <w:t xml:space="preserve">some being </w:t>
      </w:r>
      <w:r w:rsidR="00620723" w:rsidRPr="00C2213C">
        <w:t xml:space="preserve">supported by </w:t>
      </w:r>
      <w:r w:rsidR="003F2A94" w:rsidRPr="00C2213C">
        <w:t xml:space="preserve">other </w:t>
      </w:r>
      <w:r w:rsidR="00620723" w:rsidRPr="00C2213C">
        <w:t>contract</w:t>
      </w:r>
      <w:r w:rsidR="003F2A94" w:rsidRPr="00C2213C">
        <w:t>or</w:t>
      </w:r>
      <w:r w:rsidR="00620723" w:rsidRPr="00C2213C">
        <w:t xml:space="preserve">s).  </w:t>
      </w:r>
      <w:r w:rsidR="00FB2DD4" w:rsidRPr="00C2213C">
        <w:t xml:space="preserve">Depending upon the sub-option selected, access to the monitoring system will require Government Furnished Equipment (GFE) </w:t>
      </w:r>
      <w:r w:rsidR="00273E6C" w:rsidRPr="00C2213C">
        <w:t>and/</w:t>
      </w:r>
      <w:r w:rsidR="00FB2DD4" w:rsidRPr="00C2213C">
        <w:t>or Government Furnished Services (GFS) and Attachment E must be updated accordingly.</w:t>
      </w:r>
    </w:p>
    <w:p w14:paraId="2E538638" w14:textId="77777777" w:rsidR="00500CCA" w:rsidRPr="00C2213C" w:rsidRDefault="00620723" w:rsidP="00804570">
      <w:pPr>
        <w:pStyle w:val="GuideText-ASDEFCON"/>
      </w:pPr>
      <w:r w:rsidRPr="00C2213C">
        <w:t xml:space="preserve">If the monitoring system is </w:t>
      </w:r>
      <w:r w:rsidR="00F9245E" w:rsidRPr="00C2213C">
        <w:t xml:space="preserve">fully </w:t>
      </w:r>
      <w:r w:rsidRPr="00C2213C">
        <w:t>embedded within the ICT System, then Option B should be chosen</w:t>
      </w:r>
      <w:r w:rsidR="003F2A94" w:rsidRPr="00C2213C">
        <w:t xml:space="preserve"> (and </w:t>
      </w:r>
      <w:r w:rsidR="00251FA7">
        <w:t>O</w:t>
      </w:r>
      <w:r w:rsidR="003F2A94" w:rsidRPr="00C2213C">
        <w:t>ption A deleted)</w:t>
      </w:r>
      <w:r w:rsidR="00FB2DD4" w:rsidRPr="00C2213C">
        <w:t>.</w:t>
      </w:r>
      <w:r w:rsidRPr="00C2213C">
        <w:t xml:space="preserve">  </w:t>
      </w:r>
      <w:r w:rsidR="00FB2DD4" w:rsidRPr="00C2213C">
        <w:t xml:space="preserve">In </w:t>
      </w:r>
      <w:r w:rsidRPr="00C2213C">
        <w:t>this instance it is assumed that the Contractor has access to the monitoring system as part of their access to the ICT System as a whole.</w:t>
      </w:r>
    </w:p>
    <w:p w14:paraId="5550DD32" w14:textId="4EDB9C4F" w:rsidR="00886312" w:rsidRPr="00C2213C" w:rsidRDefault="00F9245E" w:rsidP="00804570">
      <w:pPr>
        <w:pStyle w:val="GuideText-ASDEFCON"/>
      </w:pPr>
      <w:r w:rsidRPr="00C2213C">
        <w:t>The s</w:t>
      </w:r>
      <w:r w:rsidR="00620723" w:rsidRPr="00C2213C">
        <w:t>ystem events to be monitored are organised into three groups; informational, warning</w:t>
      </w:r>
      <w:r w:rsidR="00FB2DD4" w:rsidRPr="00C2213C">
        <w:t>s</w:t>
      </w:r>
      <w:r w:rsidR="00620723" w:rsidRPr="00C2213C">
        <w:t xml:space="preserve"> and exception events.  Drafters should review the three sub-lists </w:t>
      </w:r>
      <w:r w:rsidR="0072072A" w:rsidRPr="00C2213C">
        <w:t xml:space="preserve">under clause </w:t>
      </w:r>
      <w:r w:rsidR="00E445FC" w:rsidRPr="00C2213C">
        <w:fldChar w:fldCharType="begin"/>
      </w:r>
      <w:r w:rsidR="00E445FC" w:rsidRPr="00C2213C">
        <w:instrText xml:space="preserve"> REF _Ref497399377 \r \h </w:instrText>
      </w:r>
      <w:r w:rsidR="00E445FC" w:rsidRPr="00C2213C">
        <w:fldChar w:fldCharType="separate"/>
      </w:r>
      <w:r w:rsidR="002F0BEF">
        <w:t>6.2.4.6</w:t>
      </w:r>
      <w:r w:rsidR="00E445FC" w:rsidRPr="00C2213C">
        <w:fldChar w:fldCharType="end"/>
      </w:r>
      <w:r w:rsidR="001E133D" w:rsidRPr="00C2213C">
        <w:t>,</w:t>
      </w:r>
      <w:r w:rsidR="0072072A" w:rsidRPr="00C2213C">
        <w:t xml:space="preserve"> </w:t>
      </w:r>
      <w:r w:rsidR="00620723" w:rsidRPr="00C2213C">
        <w:t xml:space="preserve">and amend the </w:t>
      </w:r>
      <w:r w:rsidRPr="00C2213C">
        <w:t>lists</w:t>
      </w:r>
      <w:r w:rsidR="00620723" w:rsidRPr="00C2213C">
        <w:t xml:space="preserve"> to suit the needs of the Contract and nature of the ICT System or </w:t>
      </w:r>
      <w:r w:rsidR="00BD2F3F" w:rsidRPr="00C2213C">
        <w:t>Software</w:t>
      </w:r>
      <w:r w:rsidRPr="00C2213C">
        <w:t xml:space="preserve"> Products</w:t>
      </w:r>
      <w:r w:rsidR="00620723" w:rsidRPr="00C2213C">
        <w:t xml:space="preserve">.  </w:t>
      </w:r>
      <w:r w:rsidR="006B2DB2" w:rsidRPr="00C2213C">
        <w:t xml:space="preserve">Additional requirements for monitoring may be </w:t>
      </w:r>
      <w:r w:rsidR="00FB2DD4" w:rsidRPr="00C2213C">
        <w:t>added to</w:t>
      </w:r>
      <w:r w:rsidR="006B2DB2" w:rsidRPr="00C2213C">
        <w:t xml:space="preserve"> th</w:t>
      </w:r>
      <w:r w:rsidR="00620723" w:rsidRPr="00C2213C">
        <w:t>ese lists</w:t>
      </w:r>
      <w:r w:rsidR="006B2DB2" w:rsidRPr="00C2213C">
        <w:t xml:space="preserve">.  Specific Services to consider, which the drafter may wish to convert to </w:t>
      </w:r>
      <w:r w:rsidR="00620723" w:rsidRPr="00C2213C">
        <w:t>sub</w:t>
      </w:r>
      <w:r w:rsidR="006B2DB2" w:rsidRPr="00C2213C">
        <w:t>clauses, include</w:t>
      </w:r>
      <w:r w:rsidR="00500CCA" w:rsidRPr="00C2213C">
        <w:t xml:space="preserve"> those listed as optional clauses below.</w:t>
      </w:r>
      <w:r w:rsidR="0082439F" w:rsidRPr="00C2213C">
        <w:t xml:space="preserve">  </w:t>
      </w:r>
      <w:r w:rsidR="00A345B6" w:rsidRPr="00C2213C">
        <w:t xml:space="preserve">Importantly, there should be a purpose for monitoring each </w:t>
      </w:r>
      <w:r w:rsidR="00B1407E" w:rsidRPr="00C2213C">
        <w:t xml:space="preserve">type of </w:t>
      </w:r>
      <w:r w:rsidR="00A345B6" w:rsidRPr="00C2213C">
        <w:t>system event listed</w:t>
      </w:r>
      <w:r w:rsidRPr="00C2213C">
        <w:t xml:space="preserve">.  </w:t>
      </w:r>
      <w:r w:rsidR="0082439F" w:rsidRPr="00C2213C">
        <w:t>T</w:t>
      </w:r>
      <w:r w:rsidR="00A345B6" w:rsidRPr="00C2213C">
        <w:t>he measurement and recording process should</w:t>
      </w:r>
      <w:r w:rsidR="0082439F" w:rsidRPr="00C2213C">
        <w:t xml:space="preserve"> also</w:t>
      </w:r>
      <w:r w:rsidR="00A345B6" w:rsidRPr="00C2213C">
        <w:t xml:space="preserve"> be automated</w:t>
      </w:r>
      <w:r w:rsidR="0082439F" w:rsidRPr="00C2213C">
        <w:t>,</w:t>
      </w:r>
      <w:r w:rsidR="00A345B6" w:rsidRPr="00C2213C">
        <w:t xml:space="preserve"> as much as possible, to avoid driving up </w:t>
      </w:r>
      <w:r w:rsidRPr="00C2213C">
        <w:t xml:space="preserve">the </w:t>
      </w:r>
      <w:r w:rsidR="0097595B" w:rsidRPr="00C2213C">
        <w:t xml:space="preserve">cost of the </w:t>
      </w:r>
      <w:r w:rsidRPr="00C2213C">
        <w:t>Contract</w:t>
      </w:r>
      <w:r w:rsidR="00A345B6" w:rsidRPr="00C2213C">
        <w:t>.</w:t>
      </w:r>
    </w:p>
    <w:p w14:paraId="1A42B29D" w14:textId="326D8C94" w:rsidR="001E133D" w:rsidRPr="00C2213C" w:rsidRDefault="001E133D" w:rsidP="00D916E7">
      <w:pPr>
        <w:pStyle w:val="GuideText-ASDEFCON"/>
      </w:pPr>
      <w:r w:rsidRPr="00C2213C">
        <w:t xml:space="preserve">System events are typically correlated to help to identify an underlying condition.   The effectiveness of correlation can reduce false alarms and improve the effectiveness of corrective actions.  Clause </w:t>
      </w:r>
      <w:r w:rsidRPr="00C2213C">
        <w:fldChar w:fldCharType="begin"/>
      </w:r>
      <w:r w:rsidRPr="00C2213C">
        <w:instrText xml:space="preserve"> REF _Ref355167535 \r \h </w:instrText>
      </w:r>
      <w:r w:rsidR="00D916E7" w:rsidRPr="00C2213C">
        <w:instrText xml:space="preserve"> \* MERGEFORMAT </w:instrText>
      </w:r>
      <w:r w:rsidRPr="00C2213C">
        <w:fldChar w:fldCharType="separate"/>
      </w:r>
      <w:r w:rsidR="002F0BEF">
        <w:t>6.2.4.7</w:t>
      </w:r>
      <w:r w:rsidRPr="00C2213C">
        <w:fldChar w:fldCharType="end"/>
      </w:r>
      <w:r w:rsidR="0082439F" w:rsidRPr="00C2213C">
        <w:t xml:space="preserve"> requires the Contractor to consider the results of system </w:t>
      </w:r>
      <w:r w:rsidR="00B1407E" w:rsidRPr="00C2213C">
        <w:t xml:space="preserve">event </w:t>
      </w:r>
      <w:r w:rsidR="0082439F" w:rsidRPr="00C2213C">
        <w:t xml:space="preserve">monitoring </w:t>
      </w:r>
      <w:r w:rsidR="000435AB" w:rsidRPr="00C2213C">
        <w:t>in order to help determine when further action must be taken</w:t>
      </w:r>
      <w:r w:rsidR="004A2C6C" w:rsidRPr="00C2213C">
        <w:t xml:space="preserve"> in accordance with clause </w:t>
      </w:r>
      <w:r w:rsidR="004A2C6C" w:rsidRPr="00C2213C">
        <w:fldChar w:fldCharType="begin"/>
      </w:r>
      <w:r w:rsidR="004A2C6C" w:rsidRPr="00C2213C">
        <w:instrText xml:space="preserve"> REF _Ref381681895 \r \h </w:instrText>
      </w:r>
      <w:r w:rsidR="00D916E7" w:rsidRPr="00C2213C">
        <w:instrText xml:space="preserve"> \* MERGEFORMAT </w:instrText>
      </w:r>
      <w:r w:rsidR="004A2C6C" w:rsidRPr="00C2213C">
        <w:fldChar w:fldCharType="separate"/>
      </w:r>
      <w:r w:rsidR="002F0BEF">
        <w:t>6.2.4.8</w:t>
      </w:r>
      <w:r w:rsidR="004A2C6C" w:rsidRPr="00C2213C">
        <w:fldChar w:fldCharType="end"/>
      </w:r>
      <w:r w:rsidR="000435AB" w:rsidRPr="00C2213C">
        <w:t xml:space="preserve">.  Drafters should amend the subclause list </w:t>
      </w:r>
      <w:r w:rsidR="00B1407E" w:rsidRPr="00C2213C">
        <w:t>for the</w:t>
      </w:r>
      <w:r w:rsidR="000435AB" w:rsidRPr="00C2213C">
        <w:t xml:space="preserve"> criteria against which system events are checked.</w:t>
      </w:r>
    </w:p>
    <w:p w14:paraId="0BCAF6A6" w14:textId="55EEB94C" w:rsidR="001E133D" w:rsidRPr="00C2213C" w:rsidRDefault="000435AB" w:rsidP="00D916E7">
      <w:pPr>
        <w:pStyle w:val="GuideText-ASDEFCON"/>
      </w:pPr>
      <w:r w:rsidRPr="00C2213C">
        <w:t xml:space="preserve">Finally, clause </w:t>
      </w:r>
      <w:r w:rsidRPr="00C2213C">
        <w:fldChar w:fldCharType="begin"/>
      </w:r>
      <w:r w:rsidRPr="00C2213C">
        <w:instrText xml:space="preserve"> REF _Ref361232294 \r \h </w:instrText>
      </w:r>
      <w:r w:rsidR="00D916E7" w:rsidRPr="00C2213C">
        <w:instrText xml:space="preserve"> \* MERGEFORMAT </w:instrText>
      </w:r>
      <w:r w:rsidRPr="00C2213C">
        <w:fldChar w:fldCharType="separate"/>
      </w:r>
      <w:r w:rsidR="002F0BEF">
        <w:t>6.2.4.9</w:t>
      </w:r>
      <w:r w:rsidRPr="00C2213C">
        <w:fldChar w:fldCharType="end"/>
      </w:r>
      <w:r w:rsidRPr="00C2213C">
        <w:t xml:space="preserve"> requires the Contractor to notify the Commonwealth if one or more system events will have a significant adverse impact and cannot be resolved within </w:t>
      </w:r>
      <w:r w:rsidR="003A5A5B" w:rsidRPr="00C2213C">
        <w:t xml:space="preserve">the </w:t>
      </w:r>
      <w:r w:rsidRPr="00C2213C">
        <w:t>timeframe</w:t>
      </w:r>
      <w:r w:rsidR="003A5A5B" w:rsidRPr="00C2213C">
        <w:t xml:space="preserve">s given in clause </w:t>
      </w:r>
      <w:r w:rsidR="003A5A5B" w:rsidRPr="00C2213C">
        <w:fldChar w:fldCharType="begin"/>
      </w:r>
      <w:r w:rsidR="003A5A5B" w:rsidRPr="00C2213C">
        <w:instrText xml:space="preserve"> REF _Ref361241219 \r \h </w:instrText>
      </w:r>
      <w:r w:rsidR="00D916E7" w:rsidRPr="00C2213C">
        <w:instrText xml:space="preserve"> \* MERGEFORMAT </w:instrText>
      </w:r>
      <w:r w:rsidR="003A5A5B" w:rsidRPr="00C2213C">
        <w:fldChar w:fldCharType="separate"/>
      </w:r>
      <w:r w:rsidR="002F0BEF">
        <w:t>6.2.9</w:t>
      </w:r>
      <w:r w:rsidR="003A5A5B" w:rsidRPr="00C2213C">
        <w:fldChar w:fldCharType="end"/>
      </w:r>
      <w:r w:rsidR="003A5A5B" w:rsidRPr="00C2213C">
        <w:t xml:space="preserve"> (which may refer the DSD-OPS-HLPDSK)</w:t>
      </w:r>
      <w:r w:rsidRPr="00C2213C">
        <w:t>.</w:t>
      </w:r>
    </w:p>
    <w:p w14:paraId="0464E7F8" w14:textId="77777777" w:rsidR="00F817C5" w:rsidRPr="00C2213C" w:rsidRDefault="00886312" w:rsidP="00804570">
      <w:pPr>
        <w:pStyle w:val="GuideMarginHead-ASDEFCON"/>
      </w:pPr>
      <w:r w:rsidRPr="00C2213C">
        <w:rPr>
          <w:u w:val="single"/>
        </w:rPr>
        <w:t>Related Clauses/Documents</w:t>
      </w:r>
      <w:r w:rsidRPr="00C2213C">
        <w:t>:</w:t>
      </w:r>
    </w:p>
    <w:p w14:paraId="2E23C845" w14:textId="77777777" w:rsidR="00886312" w:rsidRPr="00C2213C" w:rsidRDefault="0097595B" w:rsidP="00804570">
      <w:pPr>
        <w:pStyle w:val="GuideText-ASDEFCON"/>
      </w:pPr>
      <w:r w:rsidRPr="00C2213C">
        <w:t>Attachment E</w:t>
      </w:r>
      <w:r w:rsidR="00B570CF" w:rsidRPr="00C2213C">
        <w:t xml:space="preserve">, </w:t>
      </w:r>
      <w:r w:rsidRPr="00C2213C">
        <w:t>GFM and GFS</w:t>
      </w:r>
    </w:p>
    <w:p w14:paraId="2DC6DB3B" w14:textId="77777777" w:rsidR="00534821" w:rsidRPr="00C2213C" w:rsidRDefault="00886312" w:rsidP="00804570">
      <w:pPr>
        <w:pStyle w:val="GuideMarginHead-ASDEFCON"/>
      </w:pPr>
      <w:r w:rsidRPr="00C2213C">
        <w:rPr>
          <w:u w:val="single"/>
        </w:rPr>
        <w:t>Optional Clauses</w:t>
      </w:r>
      <w:r w:rsidR="00534821" w:rsidRPr="00C2213C">
        <w:t>:</w:t>
      </w:r>
    </w:p>
    <w:p w14:paraId="40D529F2" w14:textId="48EA83DD" w:rsidR="00500CCA" w:rsidRPr="00C2213C" w:rsidRDefault="00534821" w:rsidP="001F1047">
      <w:pPr>
        <w:pStyle w:val="NoteToDrafters-ASDEFCON"/>
      </w:pPr>
      <w:r w:rsidRPr="00C2213C">
        <w:t xml:space="preserve">Note to drafters: </w:t>
      </w:r>
      <w:r w:rsidR="00A9059F" w:rsidRPr="00C2213C">
        <w:t xml:space="preserve"> </w:t>
      </w:r>
      <w:r w:rsidRPr="00C2213C">
        <w:t>When suitable, c</w:t>
      </w:r>
      <w:r w:rsidR="009A21D9" w:rsidRPr="00C2213C">
        <w:t xml:space="preserve">opy </w:t>
      </w:r>
      <w:r w:rsidRPr="00C2213C">
        <w:t xml:space="preserve">desired events and parameters from the list below to clause </w:t>
      </w:r>
      <w:r w:rsidR="00185C3F" w:rsidRPr="00C2213C">
        <w:fldChar w:fldCharType="begin"/>
      </w:r>
      <w:r w:rsidR="00185C3F" w:rsidRPr="00C2213C">
        <w:instrText xml:space="preserve"> REF _Ref497399438 \r \h </w:instrText>
      </w:r>
      <w:r w:rsidR="00185C3F" w:rsidRPr="00C2213C">
        <w:fldChar w:fldCharType="separate"/>
      </w:r>
      <w:r w:rsidR="002F0BEF">
        <w:t>6.2.6</w:t>
      </w:r>
      <w:r w:rsidR="00185C3F" w:rsidRPr="00C2213C">
        <w:fldChar w:fldCharType="end"/>
      </w:r>
      <w:r w:rsidRPr="00C2213C">
        <w:t xml:space="preserve"> </w:t>
      </w:r>
      <w:r w:rsidR="009A21D9" w:rsidRPr="00C2213C">
        <w:t>and a</w:t>
      </w:r>
      <w:r w:rsidR="00500CCA" w:rsidRPr="00C2213C">
        <w:t>mend as required</w:t>
      </w:r>
      <w:r w:rsidRPr="00C2213C">
        <w:t>.</w:t>
      </w:r>
    </w:p>
    <w:p w14:paraId="4CB6F5A4" w14:textId="77777777" w:rsidR="0056115F" w:rsidRPr="00C2213C" w:rsidRDefault="00705E02" w:rsidP="005B6DE7">
      <w:pPr>
        <w:pStyle w:val="GuideSublistLv1-ASDEFCON"/>
        <w:numPr>
          <w:ilvl w:val="0"/>
          <w:numId w:val="59"/>
        </w:numPr>
      </w:pPr>
      <w:r w:rsidRPr="00C2213C">
        <w:t xml:space="preserve">system utilisation, measured </w:t>
      </w:r>
      <w:r w:rsidR="00F9245E" w:rsidRPr="00C2213C">
        <w:t xml:space="preserve">in terms of […XYZ parameter…], </w:t>
      </w:r>
      <w:r w:rsidR="00B1407E" w:rsidRPr="00C2213C">
        <w:t xml:space="preserve">logged </w:t>
      </w:r>
      <w:r w:rsidRPr="00C2213C">
        <w:t xml:space="preserve">at </w:t>
      </w:r>
      <w:r w:rsidR="00F9245E" w:rsidRPr="00C2213C">
        <w:t>five</w:t>
      </w:r>
      <w:r w:rsidR="00CD6942" w:rsidRPr="00C2213C">
        <w:t xml:space="preserve"> minute</w:t>
      </w:r>
      <w:r w:rsidRPr="00C2213C">
        <w:t xml:space="preserve"> </w:t>
      </w:r>
      <w:r w:rsidR="00F9245E" w:rsidRPr="00C2213C">
        <w:t xml:space="preserve">intervals </w:t>
      </w:r>
      <w:r w:rsidRPr="00C2213C">
        <w:t>throughout the day;</w:t>
      </w:r>
    </w:p>
    <w:p w14:paraId="21FA6E6B" w14:textId="77777777" w:rsidR="00DF1815" w:rsidRPr="00C2213C" w:rsidRDefault="00DF1815" w:rsidP="00804570">
      <w:pPr>
        <w:pStyle w:val="GuideSublistLv1-ASDEFCON"/>
      </w:pPr>
      <w:r w:rsidRPr="00C2213C">
        <w:t xml:space="preserve">hardware operating temperature, for components equipped with </w:t>
      </w:r>
      <w:r w:rsidR="00A345B6" w:rsidRPr="00C2213C">
        <w:t>thermal</w:t>
      </w:r>
      <w:r w:rsidRPr="00C2213C">
        <w:t xml:space="preserve"> sensors, </w:t>
      </w:r>
      <w:r w:rsidR="00A345B6" w:rsidRPr="00C2213C">
        <w:t>logged</w:t>
      </w:r>
      <w:r w:rsidRPr="00C2213C">
        <w:t xml:space="preserve"> at </w:t>
      </w:r>
      <w:r w:rsidR="00F9245E" w:rsidRPr="00C2213C">
        <w:t>five minute intervals</w:t>
      </w:r>
      <w:r w:rsidRPr="00C2213C">
        <w:t xml:space="preserve"> throughout the day;</w:t>
      </w:r>
    </w:p>
    <w:p w14:paraId="1F6AD08C" w14:textId="77777777" w:rsidR="0056115F" w:rsidRPr="00C2213C" w:rsidRDefault="00705E02" w:rsidP="00804570">
      <w:pPr>
        <w:pStyle w:val="GuideSublistLv1-ASDEFCON"/>
      </w:pPr>
      <w:r w:rsidRPr="00C2213C">
        <w:t xml:space="preserve">changes to user access permissions implemented by </w:t>
      </w:r>
      <w:r w:rsidR="00097E17" w:rsidRPr="00C2213C">
        <w:t>[…</w:t>
      </w:r>
      <w:r w:rsidRPr="00C2213C">
        <w:t xml:space="preserve">Commonwealth workgroup coordinators / </w:t>
      </w:r>
      <w:r w:rsidR="00097E17" w:rsidRPr="00C2213C">
        <w:t xml:space="preserve">local </w:t>
      </w:r>
      <w:r w:rsidRPr="00C2213C">
        <w:t>site administrators</w:t>
      </w:r>
      <w:r w:rsidR="00097E17" w:rsidRPr="00C2213C">
        <w:t>…]</w:t>
      </w:r>
      <w:r w:rsidRPr="00C2213C">
        <w:t>;</w:t>
      </w:r>
    </w:p>
    <w:p w14:paraId="5FCF3DE2" w14:textId="77777777" w:rsidR="00500CCA" w:rsidRPr="00C2213C" w:rsidRDefault="00705E02" w:rsidP="00804570">
      <w:pPr>
        <w:pStyle w:val="GuideSublistLv1-ASDEFCON"/>
      </w:pPr>
      <w:r w:rsidRPr="00C2213C">
        <w:t xml:space="preserve">processor utilisation </w:t>
      </w:r>
      <w:r w:rsidR="00500CCA" w:rsidRPr="00C2213C">
        <w:t>of the ICT System</w:t>
      </w:r>
      <w:r w:rsidRPr="00C2213C">
        <w:t xml:space="preserve"> servers</w:t>
      </w:r>
      <w:r w:rsidR="00500CCA" w:rsidRPr="00C2213C">
        <w:t>;</w:t>
      </w:r>
    </w:p>
    <w:p w14:paraId="2C85FBB1" w14:textId="77777777" w:rsidR="00500CCA" w:rsidRPr="00C2213C" w:rsidRDefault="00500CCA" w:rsidP="00804570">
      <w:pPr>
        <w:pStyle w:val="GuideSublistLv1-ASDEFCON"/>
      </w:pPr>
      <w:r w:rsidRPr="00C2213C">
        <w:t>usage</w:t>
      </w:r>
      <w:r w:rsidR="00A345B6" w:rsidRPr="00C2213C">
        <w:t>,</w:t>
      </w:r>
      <w:r w:rsidRPr="00C2213C">
        <w:t xml:space="preserve"> </w:t>
      </w:r>
      <w:r w:rsidR="00705E02" w:rsidRPr="00C2213C">
        <w:t>or attempted usage</w:t>
      </w:r>
      <w:r w:rsidR="00A345B6" w:rsidRPr="00C2213C">
        <w:t>,</w:t>
      </w:r>
      <w:r w:rsidR="00705E02" w:rsidRPr="00C2213C">
        <w:t xml:space="preserve"> </w:t>
      </w:r>
      <w:r w:rsidRPr="00C2213C">
        <w:t xml:space="preserve">of unauthorised </w:t>
      </w:r>
      <w:r w:rsidR="00BD2F3F" w:rsidRPr="00C2213C">
        <w:t>Software</w:t>
      </w:r>
      <w:r w:rsidR="0056115F" w:rsidRPr="00C2213C">
        <w:t xml:space="preserve"> or</w:t>
      </w:r>
      <w:r w:rsidR="00705E02" w:rsidRPr="00C2213C">
        <w:t xml:space="preserve"> file types</w:t>
      </w:r>
      <w:r w:rsidRPr="00C2213C">
        <w:t>; and</w:t>
      </w:r>
    </w:p>
    <w:p w14:paraId="2B15810E" w14:textId="77777777" w:rsidR="00500CCA" w:rsidRPr="00C2213C" w:rsidRDefault="00500CCA" w:rsidP="00804570">
      <w:pPr>
        <w:pStyle w:val="GuideSublistLv1-ASDEFCON"/>
      </w:pPr>
      <w:r w:rsidRPr="00C2213C">
        <w:t>the effectiveness of security features</w:t>
      </w:r>
      <w:r w:rsidR="0097595B" w:rsidRPr="00C2213C">
        <w:t>,</w:t>
      </w:r>
      <w:r w:rsidRPr="00C2213C">
        <w:t xml:space="preserve"> </w:t>
      </w:r>
      <w:r w:rsidR="00705E02" w:rsidRPr="00C2213C">
        <w:t>including</w:t>
      </w:r>
      <w:r w:rsidRPr="00C2213C">
        <w:t xml:space="preserve"> virus </w:t>
      </w:r>
      <w:r w:rsidR="00DF1815" w:rsidRPr="00C2213C">
        <w:t xml:space="preserve">detection, virus </w:t>
      </w:r>
      <w:r w:rsidRPr="00C2213C">
        <w:t>protection</w:t>
      </w:r>
      <w:r w:rsidR="00705E02" w:rsidRPr="00C2213C">
        <w:t xml:space="preserve"> events</w:t>
      </w:r>
      <w:r w:rsidRPr="00C2213C">
        <w:t xml:space="preserve"> and other </w:t>
      </w:r>
      <w:r w:rsidR="00DF1815" w:rsidRPr="00C2213C">
        <w:t xml:space="preserve">system </w:t>
      </w:r>
      <w:r w:rsidRPr="00C2213C">
        <w:t>security</w:t>
      </w:r>
      <w:r w:rsidR="00DF1815" w:rsidRPr="00C2213C">
        <w:t xml:space="preserve"> events</w:t>
      </w:r>
      <w:r w:rsidRPr="00C2213C">
        <w:t>.</w:t>
      </w:r>
    </w:p>
    <w:p w14:paraId="7304C20F" w14:textId="43039F1D" w:rsidR="00041BF0" w:rsidRPr="00C2213C" w:rsidRDefault="00AE0A44" w:rsidP="001F1047">
      <w:pPr>
        <w:pStyle w:val="GuideLV3Head-ASDEFCON"/>
      </w:pPr>
      <w:r w:rsidRPr="00C2213C">
        <w:fldChar w:fldCharType="begin"/>
      </w:r>
      <w:r w:rsidRPr="00C2213C">
        <w:instrText xml:space="preserve"> REF _Ref314659412 \r \h </w:instrText>
      </w:r>
      <w:r w:rsidR="00EE1C32" w:rsidRPr="00C2213C">
        <w:instrText xml:space="preserve"> \* MERGEFORMAT </w:instrText>
      </w:r>
      <w:r w:rsidRPr="00C2213C">
        <w:fldChar w:fldCharType="separate"/>
      </w:r>
      <w:r w:rsidR="002F0BEF">
        <w:t>6.2.5</w:t>
      </w:r>
      <w:r w:rsidRPr="00C2213C">
        <w:fldChar w:fldCharType="end"/>
      </w:r>
      <w:r w:rsidR="00B7649D" w:rsidRPr="00C2213C">
        <w:tab/>
      </w:r>
      <w:r w:rsidR="005D4065" w:rsidRPr="00C2213C">
        <w:fldChar w:fldCharType="begin"/>
      </w:r>
      <w:r w:rsidR="005D4065" w:rsidRPr="00C2213C">
        <w:instrText xml:space="preserve"> REF _Ref314659412 \h </w:instrText>
      </w:r>
      <w:r w:rsidR="00EE1C32" w:rsidRPr="00C2213C">
        <w:instrText xml:space="preserve"> \* MERGEFORMAT </w:instrText>
      </w:r>
      <w:r w:rsidR="005D4065" w:rsidRPr="00C2213C">
        <w:fldChar w:fldCharType="separate"/>
      </w:r>
      <w:r w:rsidR="002F0BEF" w:rsidRPr="00C2213C">
        <w:t>Software Monitoring Services</w:t>
      </w:r>
      <w:r w:rsidR="005D4065" w:rsidRPr="00C2213C">
        <w:fldChar w:fldCharType="end"/>
      </w:r>
    </w:p>
    <w:p w14:paraId="1895C0B3" w14:textId="77777777" w:rsidR="00041BF0" w:rsidRPr="00C2213C" w:rsidRDefault="00041BF0" w:rsidP="00804570">
      <w:pPr>
        <w:pStyle w:val="GuideMarginHead-ASDEFCON"/>
      </w:pPr>
      <w:r w:rsidRPr="00C2213C">
        <w:rPr>
          <w:u w:val="single"/>
        </w:rPr>
        <w:t>Status</w:t>
      </w:r>
      <w:r w:rsidRPr="00C2213C">
        <w:t>:</w:t>
      </w:r>
      <w:r w:rsidRPr="00C2213C">
        <w:tab/>
        <w:t>Optional</w:t>
      </w:r>
    </w:p>
    <w:p w14:paraId="440E4142" w14:textId="77777777" w:rsidR="00041BF0" w:rsidRPr="00C2213C" w:rsidRDefault="00041BF0" w:rsidP="00804570">
      <w:pPr>
        <w:pStyle w:val="GuideMarginHead-ASDEFCON"/>
      </w:pPr>
      <w:r w:rsidRPr="00C2213C">
        <w:rPr>
          <w:u w:val="single"/>
        </w:rPr>
        <w:t>Purpose</w:t>
      </w:r>
      <w:r w:rsidRPr="00C2213C">
        <w:t>:</w:t>
      </w:r>
      <w:r w:rsidRPr="00C2213C">
        <w:tab/>
        <w:t xml:space="preserve">To </w:t>
      </w:r>
      <w:r w:rsidR="006B2DB2" w:rsidRPr="00C2213C">
        <w:t xml:space="preserve">identify the availability of </w:t>
      </w:r>
      <w:r w:rsidR="00BD2F3F" w:rsidRPr="00C2213C">
        <w:t>Software</w:t>
      </w:r>
      <w:r w:rsidR="002E1D76" w:rsidRPr="00C2213C">
        <w:t xml:space="preserve"> Update</w:t>
      </w:r>
      <w:r w:rsidR="006B2DB2" w:rsidRPr="00C2213C">
        <w:t xml:space="preserve">s from </w:t>
      </w:r>
      <w:r w:rsidR="00744C54" w:rsidRPr="00C2213C">
        <w:t>the</w:t>
      </w:r>
      <w:r w:rsidR="006B2DB2" w:rsidRPr="00C2213C">
        <w:t xml:space="preserve"> OEM</w:t>
      </w:r>
      <w:r w:rsidR="00B74698" w:rsidRPr="00C2213C">
        <w:t>(s)</w:t>
      </w:r>
      <w:r w:rsidR="00744C54" w:rsidRPr="00C2213C">
        <w:t xml:space="preserve"> </w:t>
      </w:r>
      <w:r w:rsidR="00B74698" w:rsidRPr="00C2213C">
        <w:t>and/</w:t>
      </w:r>
      <w:r w:rsidR="00744C54" w:rsidRPr="00C2213C">
        <w:t xml:space="preserve">or </w:t>
      </w:r>
      <w:r w:rsidR="006343C3" w:rsidRPr="00C2213C">
        <w:t>vendor</w:t>
      </w:r>
      <w:r w:rsidR="00B74698" w:rsidRPr="00C2213C">
        <w:t>(s)</w:t>
      </w:r>
      <w:r w:rsidRPr="00C2213C">
        <w:t>.</w:t>
      </w:r>
    </w:p>
    <w:p w14:paraId="71EA5D96" w14:textId="77777777" w:rsidR="00041BF0" w:rsidRPr="00C2213C" w:rsidRDefault="00041BF0" w:rsidP="00804570">
      <w:pPr>
        <w:pStyle w:val="GuideMarginHead-ASDEFCON"/>
      </w:pPr>
      <w:r w:rsidRPr="00C2213C">
        <w:rPr>
          <w:u w:val="single"/>
        </w:rPr>
        <w:t>Policy</w:t>
      </w:r>
      <w:r w:rsidRPr="00C2213C">
        <w:t>:</w:t>
      </w:r>
      <w:r w:rsidRPr="00C2213C">
        <w:tab/>
        <w:t>TBD</w:t>
      </w:r>
    </w:p>
    <w:p w14:paraId="471530D0" w14:textId="77777777" w:rsidR="00322198" w:rsidRPr="00C2213C" w:rsidRDefault="00041BF0" w:rsidP="00804570">
      <w:pPr>
        <w:pStyle w:val="GuideMarginHead-ASDEFCON"/>
      </w:pPr>
      <w:r w:rsidRPr="00C2213C">
        <w:rPr>
          <w:u w:val="single"/>
        </w:rPr>
        <w:t>Guidance</w:t>
      </w:r>
      <w:r w:rsidRPr="00C2213C">
        <w:rPr>
          <w:rStyle w:val="MarginheadingChar"/>
        </w:rPr>
        <w:t>:</w:t>
      </w:r>
      <w:r w:rsidRPr="00C2213C">
        <w:tab/>
        <w:t>This clause requir</w:t>
      </w:r>
      <w:r w:rsidR="006B2DB2" w:rsidRPr="00C2213C">
        <w:t xml:space="preserve">es </w:t>
      </w:r>
      <w:r w:rsidRPr="00C2213C">
        <w:t xml:space="preserve">the Contractor to </w:t>
      </w:r>
      <w:r w:rsidR="006B2DB2" w:rsidRPr="00C2213C">
        <w:t xml:space="preserve">monitor </w:t>
      </w:r>
      <w:r w:rsidR="00744C54" w:rsidRPr="00C2213C">
        <w:t xml:space="preserve">the </w:t>
      </w:r>
      <w:r w:rsidR="006B2DB2" w:rsidRPr="00C2213C">
        <w:t xml:space="preserve">availability of </w:t>
      </w:r>
      <w:r w:rsidR="00BD2F3F" w:rsidRPr="00C2213C">
        <w:t>Software</w:t>
      </w:r>
      <w:r w:rsidR="002E1D76" w:rsidRPr="00C2213C">
        <w:t xml:space="preserve"> Update</w:t>
      </w:r>
      <w:r w:rsidR="006B2DB2" w:rsidRPr="00C2213C">
        <w:t>s</w:t>
      </w:r>
      <w:r w:rsidR="00744C54" w:rsidRPr="00C2213C">
        <w:t xml:space="preserve"> from OEM</w:t>
      </w:r>
      <w:r w:rsidR="00097E17" w:rsidRPr="00C2213C">
        <w:t>s</w:t>
      </w:r>
      <w:r w:rsidR="006343C3" w:rsidRPr="00C2213C">
        <w:t xml:space="preserve"> </w:t>
      </w:r>
      <w:r w:rsidR="00097E17" w:rsidRPr="00C2213C">
        <w:t>and/</w:t>
      </w:r>
      <w:r w:rsidR="006343C3" w:rsidRPr="00C2213C">
        <w:t>or vendor</w:t>
      </w:r>
      <w:r w:rsidR="00097E17" w:rsidRPr="00C2213C">
        <w:t>s</w:t>
      </w:r>
      <w:r w:rsidR="006343C3" w:rsidRPr="00C2213C">
        <w:t>, as applicable</w:t>
      </w:r>
      <w:r w:rsidR="006B2DB2" w:rsidRPr="00C2213C">
        <w:t xml:space="preserve">.  This may require </w:t>
      </w:r>
      <w:r w:rsidR="0068378E" w:rsidRPr="00C2213C">
        <w:t>monitoring</w:t>
      </w:r>
      <w:r w:rsidR="006B2DB2" w:rsidRPr="00C2213C">
        <w:t xml:space="preserve"> OEM websites for </w:t>
      </w:r>
      <w:r w:rsidR="00BD2F3F" w:rsidRPr="00C2213C">
        <w:t>Software</w:t>
      </w:r>
      <w:r w:rsidR="006B2DB2" w:rsidRPr="00C2213C">
        <w:t xml:space="preserve"> </w:t>
      </w:r>
      <w:r w:rsidR="00A253B9" w:rsidRPr="00C2213C">
        <w:t>P</w:t>
      </w:r>
      <w:r w:rsidR="006B2DB2" w:rsidRPr="00C2213C">
        <w:t xml:space="preserve">roduct updates </w:t>
      </w:r>
      <w:r w:rsidR="00322198" w:rsidRPr="00C2213C">
        <w:t>and</w:t>
      </w:r>
      <w:r w:rsidR="006B2DB2" w:rsidRPr="00C2213C">
        <w:t xml:space="preserve"> releases</w:t>
      </w:r>
      <w:r w:rsidR="00097E17" w:rsidRPr="00C2213C">
        <w:t>,</w:t>
      </w:r>
      <w:r w:rsidR="006B2DB2" w:rsidRPr="00C2213C">
        <w:t xml:space="preserve"> or registering to be informed of such updates.  </w:t>
      </w:r>
      <w:r w:rsidR="001C047F" w:rsidRPr="00C2213C">
        <w:t xml:space="preserve">If these tasks will not be performed by the Contractor, then the heading should be retained and the clauses replaced with </w:t>
      </w:r>
      <w:r w:rsidR="00FD0EFE" w:rsidRPr="00C2213C">
        <w:t xml:space="preserve">a single </w:t>
      </w:r>
      <w:r w:rsidR="001C047F" w:rsidRPr="00C2213C">
        <w:t>‘Not used’.</w:t>
      </w:r>
    </w:p>
    <w:p w14:paraId="12FE7601" w14:textId="781CD889" w:rsidR="00FD0EFE" w:rsidRPr="00C2213C" w:rsidRDefault="00FD0EFE" w:rsidP="00804570">
      <w:pPr>
        <w:pStyle w:val="GuideText-ASDEFCON"/>
      </w:pPr>
      <w:r w:rsidRPr="00C2213C">
        <w:t xml:space="preserve">If this Service is required, the drafter needs to identify the </w:t>
      </w:r>
      <w:r w:rsidR="00BD2F3F" w:rsidRPr="00C2213C">
        <w:t>Software</w:t>
      </w:r>
      <w:r w:rsidRPr="00C2213C">
        <w:t xml:space="preserve"> Products for which the Contract will have these responsibilities</w:t>
      </w:r>
      <w:r w:rsidR="004075BF" w:rsidRPr="00C2213C">
        <w:t xml:space="preserve"> and include these in SOW Annex A</w:t>
      </w:r>
      <w:r w:rsidRPr="00C2213C">
        <w:t xml:space="preserve">.  Clause </w:t>
      </w:r>
      <w:r w:rsidRPr="00C2213C">
        <w:fldChar w:fldCharType="begin"/>
      </w:r>
      <w:r w:rsidRPr="00C2213C">
        <w:instrText xml:space="preserve"> REF _Ref355203102 \r \h </w:instrText>
      </w:r>
      <w:r w:rsidR="00804570" w:rsidRPr="00C2213C">
        <w:instrText xml:space="preserve"> \* MERGEFORMAT </w:instrText>
      </w:r>
      <w:r w:rsidRPr="00C2213C">
        <w:fldChar w:fldCharType="separate"/>
      </w:r>
      <w:r w:rsidR="002F0BEF">
        <w:t>6.2.5.1</w:t>
      </w:r>
      <w:r w:rsidRPr="00C2213C">
        <w:fldChar w:fldCharType="end"/>
      </w:r>
      <w:r w:rsidRPr="00C2213C">
        <w:t xml:space="preserve"> cross-refers to the applicable </w:t>
      </w:r>
      <w:r w:rsidR="00BD2F3F" w:rsidRPr="00C2213C">
        <w:t>Software</w:t>
      </w:r>
      <w:r w:rsidRPr="00C2213C">
        <w:t xml:space="preserve"> Products in Annex A, while clause </w:t>
      </w:r>
      <w:r w:rsidRPr="00C2213C">
        <w:fldChar w:fldCharType="begin"/>
      </w:r>
      <w:r w:rsidRPr="00C2213C">
        <w:instrText xml:space="preserve"> REF _Ref355203105 \r \h </w:instrText>
      </w:r>
      <w:r w:rsidR="00804570" w:rsidRPr="00C2213C">
        <w:instrText xml:space="preserve"> \* MERGEFORMAT </w:instrText>
      </w:r>
      <w:r w:rsidRPr="00C2213C">
        <w:fldChar w:fldCharType="separate"/>
      </w:r>
      <w:r w:rsidR="002F0BEF">
        <w:t>6.2.5.2</w:t>
      </w:r>
      <w:r w:rsidRPr="00C2213C">
        <w:fldChar w:fldCharType="end"/>
      </w:r>
      <w:r w:rsidRPr="00C2213C">
        <w:t xml:space="preserve"> requires the Contractor to monitor </w:t>
      </w:r>
      <w:r w:rsidR="00B1407E" w:rsidRPr="00C2213C">
        <w:t xml:space="preserve">for </w:t>
      </w:r>
      <w:r w:rsidRPr="00C2213C">
        <w:t>the availability of updates.  Subsequent optional clauses then deal with the incorporation of updates.</w:t>
      </w:r>
    </w:p>
    <w:p w14:paraId="4701C10E" w14:textId="32A483E9" w:rsidR="00831D4C" w:rsidRPr="00C2213C" w:rsidRDefault="00322198" w:rsidP="00804570">
      <w:pPr>
        <w:pStyle w:val="GuideText-ASDEFCON"/>
      </w:pPr>
      <w:r w:rsidRPr="00C2213C">
        <w:t xml:space="preserve">Incorporation of </w:t>
      </w:r>
      <w:r w:rsidR="00FB327A" w:rsidRPr="00C2213C">
        <w:t xml:space="preserve">a </w:t>
      </w:r>
      <w:r w:rsidR="00BD2F3F" w:rsidRPr="00C2213C">
        <w:t>Software</w:t>
      </w:r>
      <w:r w:rsidR="00B1407E" w:rsidRPr="00C2213C">
        <w:t xml:space="preserve"> U</w:t>
      </w:r>
      <w:r w:rsidRPr="00C2213C">
        <w:t xml:space="preserve">pdate </w:t>
      </w:r>
      <w:r w:rsidR="00FB327A" w:rsidRPr="00C2213C">
        <w:t xml:space="preserve">may </w:t>
      </w:r>
      <w:r w:rsidRPr="00C2213C">
        <w:t xml:space="preserve">require </w:t>
      </w:r>
      <w:r w:rsidR="001C047F" w:rsidRPr="00C2213C">
        <w:t>an install script</w:t>
      </w:r>
      <w:r w:rsidR="00FB327A" w:rsidRPr="00C2213C">
        <w:t xml:space="preserve"> with</w:t>
      </w:r>
      <w:r w:rsidR="00831D4C" w:rsidRPr="00C2213C">
        <w:t xml:space="preserve"> appropriate parameters defined (eg, install location) </w:t>
      </w:r>
      <w:r w:rsidR="00D83E71" w:rsidRPr="00C2213C">
        <w:t xml:space="preserve">and </w:t>
      </w:r>
      <w:r w:rsidR="00831D4C" w:rsidRPr="00C2213C">
        <w:t>removal of the previous version</w:t>
      </w:r>
      <w:r w:rsidR="00515F00" w:rsidRPr="00C2213C">
        <w:t>, thereby</w:t>
      </w:r>
      <w:r w:rsidR="00DE7123" w:rsidRPr="00C2213C">
        <w:t xml:space="preserve"> creating a configuration change</w:t>
      </w:r>
      <w:r w:rsidR="00831D4C" w:rsidRPr="00C2213C">
        <w:t xml:space="preserve">.  A change may also require compatibility testing.  Accordingly, a </w:t>
      </w:r>
      <w:r w:rsidR="00BD2F3F" w:rsidRPr="00C2213C">
        <w:t>Software</w:t>
      </w:r>
      <w:r w:rsidR="00831D4C" w:rsidRPr="00C2213C">
        <w:t xml:space="preserve"> Change Request </w:t>
      </w:r>
      <w:r w:rsidR="00D3365D" w:rsidRPr="00C2213C">
        <w:t>must</w:t>
      </w:r>
      <w:r w:rsidR="00831D4C" w:rsidRPr="00C2213C">
        <w:t xml:space="preserve"> be raised, whether or not the Contractor provid</w:t>
      </w:r>
      <w:r w:rsidR="00FB327A" w:rsidRPr="00C2213C">
        <w:t>es</w:t>
      </w:r>
      <w:r w:rsidR="00831D4C" w:rsidRPr="00C2213C">
        <w:t xml:space="preserve"> </w:t>
      </w:r>
      <w:r w:rsidR="00BD2F3F" w:rsidRPr="00C2213C">
        <w:t>Software</w:t>
      </w:r>
      <w:r w:rsidR="00831D4C" w:rsidRPr="00C2213C">
        <w:t xml:space="preserve"> support Services</w:t>
      </w:r>
      <w:r w:rsidR="00FB327A" w:rsidRPr="00C2213C">
        <w:t xml:space="preserve">, if an Associated Party develops the install scripts, or if the </w:t>
      </w:r>
      <w:r w:rsidR="00BD2F3F" w:rsidRPr="00C2213C">
        <w:t>Software</w:t>
      </w:r>
      <w:r w:rsidR="00FB327A" w:rsidRPr="00C2213C">
        <w:t xml:space="preserve"> can be installed directly under clause </w:t>
      </w:r>
      <w:r w:rsidR="00E445FC" w:rsidRPr="00C2213C">
        <w:fldChar w:fldCharType="begin"/>
      </w:r>
      <w:r w:rsidR="00E445FC" w:rsidRPr="00C2213C">
        <w:instrText xml:space="preserve"> REF _Ref497399438 \r \h </w:instrText>
      </w:r>
      <w:r w:rsidR="00E445FC" w:rsidRPr="00C2213C">
        <w:fldChar w:fldCharType="separate"/>
      </w:r>
      <w:r w:rsidR="002F0BEF">
        <w:t>6.2.6</w:t>
      </w:r>
      <w:r w:rsidR="00E445FC" w:rsidRPr="00C2213C">
        <w:fldChar w:fldCharType="end"/>
      </w:r>
      <w:r w:rsidR="00831D4C" w:rsidRPr="00C2213C">
        <w:t>.</w:t>
      </w:r>
    </w:p>
    <w:p w14:paraId="295814DF" w14:textId="77777777" w:rsidR="00041BF0" w:rsidRPr="00C2213C" w:rsidRDefault="009A51A4" w:rsidP="00804570">
      <w:pPr>
        <w:pStyle w:val="GuideText-ASDEFCON"/>
      </w:pPr>
      <w:r w:rsidRPr="00C2213C">
        <w:t xml:space="preserve">Where the Contractor is providing </w:t>
      </w:r>
      <w:r w:rsidR="00BD2F3F" w:rsidRPr="00C2213C">
        <w:t>Software</w:t>
      </w:r>
      <w:r w:rsidRPr="00C2213C">
        <w:t xml:space="preserve"> </w:t>
      </w:r>
      <w:r w:rsidR="00EF3562" w:rsidRPr="00C2213C">
        <w:t>support</w:t>
      </w:r>
      <w:r w:rsidRPr="00C2213C">
        <w:t xml:space="preserve"> Services using DSD-ENG</w:t>
      </w:r>
      <w:r w:rsidR="00615FA5" w:rsidRPr="00C2213C">
        <w:noBreakHyphen/>
      </w:r>
      <w:r w:rsidRPr="00C2213C">
        <w:t xml:space="preserve">SW, Option B should be </w:t>
      </w:r>
      <w:r w:rsidR="00893D21" w:rsidRPr="00C2213C">
        <w:t xml:space="preserve">chosen </w:t>
      </w:r>
      <w:r w:rsidR="00DE7123" w:rsidRPr="00C2213C">
        <w:t xml:space="preserve">for the </w:t>
      </w:r>
      <w:r w:rsidR="00BD2F3F" w:rsidRPr="00C2213C">
        <w:t>Software</w:t>
      </w:r>
      <w:r w:rsidR="00893D21" w:rsidRPr="00C2213C">
        <w:t xml:space="preserve"> change</w:t>
      </w:r>
      <w:r w:rsidR="004075BF" w:rsidRPr="00C2213C">
        <w:t>s</w:t>
      </w:r>
      <w:r w:rsidR="00893D21" w:rsidRPr="00C2213C">
        <w:t xml:space="preserve"> to be managed under that DSD</w:t>
      </w:r>
      <w:r w:rsidR="00615FA5" w:rsidRPr="00C2213C">
        <w:t>; o</w:t>
      </w:r>
      <w:r w:rsidRPr="00C2213C">
        <w:t>therwise</w:t>
      </w:r>
      <w:r w:rsidR="003F0C55" w:rsidRPr="00C2213C">
        <w:t>,</w:t>
      </w:r>
      <w:r w:rsidRPr="00C2213C">
        <w:t xml:space="preserve"> Option A </w:t>
      </w:r>
      <w:r w:rsidR="003F0C55" w:rsidRPr="00C2213C">
        <w:t xml:space="preserve">should be </w:t>
      </w:r>
      <w:r w:rsidR="00893D21" w:rsidRPr="00C2213C">
        <w:t>chosen</w:t>
      </w:r>
      <w:r w:rsidR="003F0C55" w:rsidRPr="00C2213C">
        <w:t xml:space="preserve"> </w:t>
      </w:r>
      <w:r w:rsidRPr="00C2213C">
        <w:t xml:space="preserve">so that </w:t>
      </w:r>
      <w:r w:rsidR="004075BF" w:rsidRPr="00C2213C">
        <w:t xml:space="preserve">a </w:t>
      </w:r>
      <w:r w:rsidR="00BD2F3F" w:rsidRPr="00C2213C">
        <w:t>Software</w:t>
      </w:r>
      <w:r w:rsidR="00FC5995" w:rsidRPr="00C2213C">
        <w:t xml:space="preserve"> C</w:t>
      </w:r>
      <w:r w:rsidR="00831D4C" w:rsidRPr="00C2213C">
        <w:t>hange</w:t>
      </w:r>
      <w:r w:rsidR="00FC5995" w:rsidRPr="00C2213C">
        <w:t xml:space="preserve"> Request</w:t>
      </w:r>
      <w:r w:rsidR="00893D21" w:rsidRPr="00C2213C">
        <w:t xml:space="preserve"> is raised</w:t>
      </w:r>
      <w:r w:rsidR="004075BF" w:rsidRPr="00C2213C">
        <w:t xml:space="preserve"> and provided to the Commonwealt</w:t>
      </w:r>
      <w:r w:rsidR="00317EE8" w:rsidRPr="00C2213C">
        <w:t>h for further action</w:t>
      </w:r>
      <w:r w:rsidRPr="00C2213C">
        <w:t>.</w:t>
      </w:r>
    </w:p>
    <w:p w14:paraId="3325803C" w14:textId="77777777" w:rsidR="00615FA5" w:rsidRPr="00C2213C" w:rsidRDefault="00615FA5" w:rsidP="00804570">
      <w:pPr>
        <w:pStyle w:val="GuideText-ASDEFCON"/>
      </w:pPr>
      <w:r w:rsidRPr="00C2213C">
        <w:t xml:space="preserve">In those circumstances where some </w:t>
      </w:r>
      <w:r w:rsidR="00BD2F3F" w:rsidRPr="00C2213C">
        <w:t>Software</w:t>
      </w:r>
      <w:r w:rsidRPr="00C2213C">
        <w:t xml:space="preserve"> Products will be supported by the Contractor and </w:t>
      </w:r>
      <w:r w:rsidR="00D83E71" w:rsidRPr="00C2213C">
        <w:t xml:space="preserve">others </w:t>
      </w:r>
      <w:r w:rsidRPr="00C2213C">
        <w:t xml:space="preserve">will not, Option C provides an </w:t>
      </w:r>
      <w:r w:rsidR="008A2DC1" w:rsidRPr="00C2213C">
        <w:t>alternative</w:t>
      </w:r>
      <w:r w:rsidRPr="00C2213C">
        <w:t xml:space="preserve"> clause.  </w:t>
      </w:r>
      <w:r w:rsidR="008A2DC1" w:rsidRPr="00C2213C">
        <w:t xml:space="preserve">For this option, </w:t>
      </w:r>
      <w:r w:rsidRPr="00C2213C">
        <w:t xml:space="preserve">SOW Annex A needs to </w:t>
      </w:r>
      <w:r w:rsidR="00D83E71" w:rsidRPr="00C2213C">
        <w:t>clearly identify</w:t>
      </w:r>
      <w:r w:rsidRPr="00C2213C">
        <w:t xml:space="preserve"> </w:t>
      </w:r>
      <w:r w:rsidR="00D83E71" w:rsidRPr="00C2213C">
        <w:t xml:space="preserve">the Contractor’s </w:t>
      </w:r>
      <w:r w:rsidRPr="00C2213C">
        <w:t xml:space="preserve">responsibility </w:t>
      </w:r>
      <w:r w:rsidR="00D3365D" w:rsidRPr="00C2213C">
        <w:t xml:space="preserve">regarding </w:t>
      </w:r>
      <w:r w:rsidR="00BD2F3F" w:rsidRPr="00C2213C">
        <w:t>Software</w:t>
      </w:r>
      <w:r w:rsidR="00D83E71" w:rsidRPr="00C2213C">
        <w:t xml:space="preserve"> changes of</w:t>
      </w:r>
      <w:r w:rsidRPr="00C2213C">
        <w:t xml:space="preserve"> various </w:t>
      </w:r>
      <w:r w:rsidR="00BD2F3F" w:rsidRPr="00C2213C">
        <w:t>Software</w:t>
      </w:r>
      <w:r w:rsidRPr="00C2213C">
        <w:t xml:space="preserve"> Products.</w:t>
      </w:r>
    </w:p>
    <w:p w14:paraId="40B553BD" w14:textId="77777777" w:rsidR="008A2DC1" w:rsidRPr="00C2213C" w:rsidRDefault="008A2DC1" w:rsidP="00804570">
      <w:pPr>
        <w:pStyle w:val="GuideText-ASDEFCON"/>
      </w:pPr>
      <w:r w:rsidRPr="00C2213C">
        <w:t>Options A and C</w:t>
      </w:r>
      <w:r w:rsidR="00D83E71" w:rsidRPr="00C2213C">
        <w:t xml:space="preserve"> both</w:t>
      </w:r>
      <w:r w:rsidRPr="00C2213C">
        <w:t xml:space="preserve"> refer to a </w:t>
      </w:r>
      <w:r w:rsidR="00BD2F3F" w:rsidRPr="00C2213C">
        <w:t>Software</w:t>
      </w:r>
      <w:r w:rsidRPr="00C2213C">
        <w:t xml:space="preserve"> Change Request.  </w:t>
      </w:r>
      <w:r w:rsidR="00BD2F3F" w:rsidRPr="00C2213C">
        <w:t>Software</w:t>
      </w:r>
      <w:r w:rsidR="00D3365D" w:rsidRPr="00C2213C">
        <w:t xml:space="preserve"> Change Request</w:t>
      </w:r>
      <w:r w:rsidRPr="00C2213C">
        <w:t xml:space="preserve"> </w:t>
      </w:r>
      <w:r w:rsidR="00317EE8" w:rsidRPr="00C2213C">
        <w:t>requirements are</w:t>
      </w:r>
      <w:r w:rsidR="00D83E71" w:rsidRPr="00C2213C">
        <w:t xml:space="preserve"> to be</w:t>
      </w:r>
      <w:r w:rsidRPr="00C2213C">
        <w:t xml:space="preserve"> included </w:t>
      </w:r>
      <w:r w:rsidR="00D83E71" w:rsidRPr="00C2213C">
        <w:t>by the drafter in</w:t>
      </w:r>
      <w:r w:rsidRPr="00C2213C">
        <w:t xml:space="preserve"> DID-</w:t>
      </w:r>
      <w:r w:rsidR="00F7194E">
        <w:t>CM-MGT</w:t>
      </w:r>
      <w:r w:rsidRPr="00C2213C">
        <w:t>-ECP</w:t>
      </w:r>
      <w:r w:rsidR="00D83E71" w:rsidRPr="00C2213C">
        <w:t>,</w:t>
      </w:r>
      <w:r w:rsidRPr="00C2213C">
        <w:t xml:space="preserve"> </w:t>
      </w:r>
      <w:r w:rsidR="00D83E71" w:rsidRPr="00C2213C">
        <w:t>which includes both</w:t>
      </w:r>
      <w:r w:rsidRPr="00C2213C">
        <w:t xml:space="preserve"> Engineering Change Proposal</w:t>
      </w:r>
      <w:r w:rsidR="00D83E71" w:rsidRPr="00C2213C">
        <w:t xml:space="preserve">s and </w:t>
      </w:r>
      <w:r w:rsidR="00BD2F3F" w:rsidRPr="00C2213C">
        <w:t>Software</w:t>
      </w:r>
      <w:r w:rsidR="00D83E71" w:rsidRPr="00C2213C">
        <w:t xml:space="preserve"> Change Proposals</w:t>
      </w:r>
      <w:r w:rsidRPr="00C2213C">
        <w:t>.</w:t>
      </w:r>
    </w:p>
    <w:p w14:paraId="075A609E" w14:textId="77777777" w:rsidR="00041BF0" w:rsidRPr="00C2213C" w:rsidRDefault="00041BF0" w:rsidP="00804570">
      <w:pPr>
        <w:pStyle w:val="GuideMarginHead-ASDEFCON"/>
      </w:pPr>
      <w:r w:rsidRPr="00C2213C">
        <w:rPr>
          <w:u w:val="single"/>
        </w:rPr>
        <w:t>Related Clauses/Documents</w:t>
      </w:r>
      <w:r w:rsidRPr="00C2213C">
        <w:t>:</w:t>
      </w:r>
    </w:p>
    <w:p w14:paraId="3139308B" w14:textId="2F87D57F" w:rsidR="001035BB" w:rsidRPr="00C2213C" w:rsidRDefault="001035BB" w:rsidP="00804570">
      <w:pPr>
        <w:pStyle w:val="GuideText-ASDEFCON"/>
      </w:pPr>
      <w:r w:rsidRPr="00C2213C">
        <w:t xml:space="preserve">Clause </w:t>
      </w:r>
      <w:r w:rsidRPr="00C2213C">
        <w:fldChar w:fldCharType="begin"/>
      </w:r>
      <w:r w:rsidRPr="00C2213C">
        <w:instrText xml:space="preserve"> REF _Ref314659376 \r \h </w:instrText>
      </w:r>
      <w:r w:rsidR="00804570" w:rsidRPr="00C2213C">
        <w:instrText xml:space="preserve"> \* MERGEFORMAT </w:instrText>
      </w:r>
      <w:r w:rsidRPr="00C2213C">
        <w:fldChar w:fldCharType="separate"/>
      </w:r>
      <w:r w:rsidR="002F0BEF">
        <w:t>6.2.8</w:t>
      </w:r>
      <w:r w:rsidRPr="00C2213C">
        <w:fldChar w:fldCharType="end"/>
      </w:r>
      <w:r w:rsidRPr="00C2213C">
        <w:t xml:space="preserve">, </w:t>
      </w:r>
      <w:r w:rsidRPr="00C2213C">
        <w:fldChar w:fldCharType="begin"/>
      </w:r>
      <w:r w:rsidRPr="00C2213C">
        <w:instrText xml:space="preserve"> REF _Ref314659376 \h </w:instrText>
      </w:r>
      <w:r w:rsidR="00804570" w:rsidRPr="00C2213C">
        <w:instrText xml:space="preserve"> \* MERGEFORMAT </w:instrText>
      </w:r>
      <w:r w:rsidRPr="00C2213C">
        <w:fldChar w:fldCharType="separate"/>
      </w:r>
      <w:r w:rsidR="002F0BEF" w:rsidRPr="00C2213C">
        <w:t>Maintenance of System Records</w:t>
      </w:r>
      <w:r w:rsidRPr="00C2213C">
        <w:fldChar w:fldCharType="end"/>
      </w:r>
    </w:p>
    <w:p w14:paraId="7A07FF3D" w14:textId="77777777" w:rsidR="006E6060" w:rsidRPr="00C2213C" w:rsidRDefault="006E6060" w:rsidP="00804570">
      <w:pPr>
        <w:pStyle w:val="GuideText-ASDEFCON"/>
      </w:pPr>
      <w:r w:rsidRPr="00C2213C">
        <w:t xml:space="preserve">COC clause 5, </w:t>
      </w:r>
      <w:r w:rsidR="007A0452" w:rsidRPr="00C2213C">
        <w:t>Technical Data, Software and Contract Material</w:t>
      </w:r>
    </w:p>
    <w:p w14:paraId="1FD7B096" w14:textId="77777777" w:rsidR="008A2DC1" w:rsidRPr="00C2213C" w:rsidRDefault="008A2DC1" w:rsidP="00804570">
      <w:pPr>
        <w:pStyle w:val="GuideText-ASDEFCON"/>
      </w:pPr>
      <w:r w:rsidRPr="00C2213C">
        <w:t xml:space="preserve">Annex A to the SOW, Products </w:t>
      </w:r>
      <w:r w:rsidR="0096465E" w:rsidRPr="00C2213C">
        <w:t>Being</w:t>
      </w:r>
      <w:r w:rsidRPr="00C2213C">
        <w:t xml:space="preserve"> Supported</w:t>
      </w:r>
    </w:p>
    <w:p w14:paraId="309E33D9" w14:textId="77777777" w:rsidR="00041BF0" w:rsidRPr="00C2213C" w:rsidRDefault="00041BF0" w:rsidP="00804570">
      <w:pPr>
        <w:pStyle w:val="GuideText-ASDEFCON"/>
      </w:pPr>
      <w:r w:rsidRPr="00C2213C">
        <w:t>DSD-ENG-SW</w:t>
      </w:r>
      <w:r w:rsidR="001C4E20" w:rsidRPr="00C2213C">
        <w:t xml:space="preserve">, for analysis of </w:t>
      </w:r>
      <w:r w:rsidR="00BD2F3F" w:rsidRPr="00C2213C">
        <w:t>Software</w:t>
      </w:r>
      <w:r w:rsidR="001C4E20" w:rsidRPr="00C2213C">
        <w:t xml:space="preserve"> Change Requests</w:t>
      </w:r>
    </w:p>
    <w:p w14:paraId="4037DF01" w14:textId="77777777" w:rsidR="00FC5995" w:rsidRPr="00C2213C" w:rsidRDefault="00FC5995" w:rsidP="00804570">
      <w:pPr>
        <w:pStyle w:val="GuideText-ASDEFCON"/>
      </w:pPr>
      <w:r w:rsidRPr="00C2213C">
        <w:t>DID-</w:t>
      </w:r>
      <w:r w:rsidR="00F7194E">
        <w:t>CM-MGT</w:t>
      </w:r>
      <w:r w:rsidRPr="00C2213C">
        <w:t>-ECP</w:t>
      </w:r>
      <w:r w:rsidR="001C4E20" w:rsidRPr="00C2213C">
        <w:t xml:space="preserve">, which </w:t>
      </w:r>
      <w:r w:rsidR="00317EE8" w:rsidRPr="00C2213C">
        <w:t>is</w:t>
      </w:r>
      <w:r w:rsidR="001C4E20" w:rsidRPr="00C2213C">
        <w:t xml:space="preserve"> used to define </w:t>
      </w:r>
      <w:r w:rsidR="00BD2F3F" w:rsidRPr="00C2213C">
        <w:t>Software</w:t>
      </w:r>
      <w:r w:rsidR="001C4E20" w:rsidRPr="00C2213C">
        <w:t xml:space="preserve"> Change Request content</w:t>
      </w:r>
    </w:p>
    <w:p w14:paraId="3A72F4AB" w14:textId="77777777" w:rsidR="00041BF0" w:rsidRPr="00C2213C" w:rsidRDefault="00041BF0" w:rsidP="00804570">
      <w:pPr>
        <w:pStyle w:val="GuideMarginHead-ASDEFCON"/>
      </w:pPr>
      <w:r w:rsidRPr="00C2213C">
        <w:rPr>
          <w:u w:val="single"/>
        </w:rPr>
        <w:t>Optional Clauses</w:t>
      </w:r>
      <w:r w:rsidRPr="00C2213C">
        <w:t>:</w:t>
      </w:r>
      <w:r w:rsidRPr="00C2213C">
        <w:tab/>
        <w:t>None</w:t>
      </w:r>
    </w:p>
    <w:p w14:paraId="67210CA6" w14:textId="43C4DD73" w:rsidR="00B4786B" w:rsidRPr="00C2213C" w:rsidRDefault="00185C3F" w:rsidP="001F1047">
      <w:pPr>
        <w:pStyle w:val="GuideLV3Head-ASDEFCON"/>
      </w:pPr>
      <w:r w:rsidRPr="00C2213C">
        <w:fldChar w:fldCharType="begin"/>
      </w:r>
      <w:r w:rsidRPr="00C2213C">
        <w:instrText xml:space="preserve"> REF _Ref497399438 \r \h </w:instrText>
      </w:r>
      <w:r w:rsidR="00EE1C32" w:rsidRPr="00C2213C">
        <w:instrText xml:space="preserve"> \* MERGEFORMAT </w:instrText>
      </w:r>
      <w:r w:rsidRPr="00C2213C">
        <w:fldChar w:fldCharType="separate"/>
      </w:r>
      <w:r w:rsidR="002F0BEF">
        <w:t>6.2.6</w:t>
      </w:r>
      <w:r w:rsidRPr="00C2213C">
        <w:fldChar w:fldCharType="end"/>
      </w:r>
      <w:r w:rsidR="00EE1C32" w:rsidRPr="00C2213C">
        <w:tab/>
      </w:r>
      <w:r w:rsidR="00EE1C32" w:rsidRPr="00C2213C" w:rsidDel="00EE1C32">
        <w:t xml:space="preserve"> </w:t>
      </w:r>
      <w:r w:rsidR="00EE1C32" w:rsidRPr="00C2213C">
        <w:fldChar w:fldCharType="begin"/>
      </w:r>
      <w:r w:rsidR="00EE1C32" w:rsidRPr="00C2213C">
        <w:instrText xml:space="preserve"> REF _Ref497399438 \h </w:instrText>
      </w:r>
      <w:r w:rsidR="00EE1C32" w:rsidRPr="00C2213C">
        <w:fldChar w:fldCharType="separate"/>
      </w:r>
      <w:r w:rsidR="002F0BEF" w:rsidRPr="00C2213C">
        <w:t>Implementation of Software Updates</w:t>
      </w:r>
      <w:r w:rsidR="00EE1C32" w:rsidRPr="00C2213C">
        <w:fldChar w:fldCharType="end"/>
      </w:r>
    </w:p>
    <w:p w14:paraId="79EF35E9" w14:textId="77777777" w:rsidR="00B4786B" w:rsidRPr="00C2213C" w:rsidRDefault="00B4786B" w:rsidP="00357DDF">
      <w:pPr>
        <w:pStyle w:val="GuideMarginHead-ASDEFCON"/>
      </w:pPr>
      <w:r w:rsidRPr="00C2213C">
        <w:rPr>
          <w:u w:val="single"/>
        </w:rPr>
        <w:t>Status</w:t>
      </w:r>
      <w:r w:rsidRPr="00C2213C">
        <w:t>:</w:t>
      </w:r>
      <w:r w:rsidRPr="00C2213C">
        <w:tab/>
      </w:r>
      <w:r w:rsidR="00C77CAB" w:rsidRPr="00C2213C">
        <w:t>Optional</w:t>
      </w:r>
    </w:p>
    <w:p w14:paraId="68F42447" w14:textId="77777777" w:rsidR="00B4786B" w:rsidRPr="00C2213C" w:rsidRDefault="00B4786B" w:rsidP="00357DDF">
      <w:pPr>
        <w:pStyle w:val="GuideMarginHead-ASDEFCON"/>
      </w:pPr>
      <w:r w:rsidRPr="00C2213C">
        <w:rPr>
          <w:u w:val="single"/>
        </w:rPr>
        <w:t>Purpose</w:t>
      </w:r>
      <w:r w:rsidRPr="00C2213C">
        <w:t>:</w:t>
      </w:r>
      <w:r w:rsidRPr="00C2213C">
        <w:tab/>
        <w:t xml:space="preserve">To require the Contractor to </w:t>
      </w:r>
      <w:r w:rsidR="00605260" w:rsidRPr="00C2213C">
        <w:t xml:space="preserve">implement </w:t>
      </w:r>
      <w:r w:rsidRPr="00C2213C">
        <w:t xml:space="preserve">Approved </w:t>
      </w:r>
      <w:r w:rsidR="00BD2F3F" w:rsidRPr="00C2213C">
        <w:t>Software</w:t>
      </w:r>
      <w:r w:rsidRPr="00C2213C">
        <w:t xml:space="preserve"> Updates.</w:t>
      </w:r>
    </w:p>
    <w:p w14:paraId="7920A2B6" w14:textId="77777777" w:rsidR="00B4786B" w:rsidRPr="00C2213C" w:rsidRDefault="00B4786B" w:rsidP="005B6DE7">
      <w:pPr>
        <w:pStyle w:val="GuideMarginHead-ASDEFCON"/>
      </w:pPr>
      <w:r w:rsidRPr="00C2213C">
        <w:rPr>
          <w:u w:val="single"/>
        </w:rPr>
        <w:t>Policy</w:t>
      </w:r>
      <w:r w:rsidRPr="00C2213C">
        <w:t>:</w:t>
      </w:r>
      <w:r w:rsidRPr="00C2213C">
        <w:tab/>
      </w:r>
      <w:r w:rsidR="00DA1B0A" w:rsidRPr="00C2213C">
        <w:t>Nil</w:t>
      </w:r>
    </w:p>
    <w:p w14:paraId="740F2809" w14:textId="5AF65010" w:rsidR="006E09F6" w:rsidRPr="00C2213C" w:rsidRDefault="006F1924" w:rsidP="005B6DE7">
      <w:pPr>
        <w:pStyle w:val="GuideMarginHead-ASDEFCON"/>
      </w:pPr>
      <w:r w:rsidRPr="00C2213C">
        <w:rPr>
          <w:u w:val="single"/>
        </w:rPr>
        <w:t>Guidance</w:t>
      </w:r>
      <w:r w:rsidRPr="00C2213C">
        <w:rPr>
          <w:rStyle w:val="MarginheadingChar"/>
        </w:rPr>
        <w:t>:</w:t>
      </w:r>
      <w:r w:rsidRPr="00C2213C">
        <w:tab/>
      </w:r>
      <w:r w:rsidR="006E09F6" w:rsidRPr="00C2213C">
        <w:t xml:space="preserve">A </w:t>
      </w:r>
      <w:r w:rsidRPr="00C2213C">
        <w:t>common</w:t>
      </w:r>
      <w:r w:rsidR="006E09F6" w:rsidRPr="00C2213C">
        <w:t xml:space="preserve"> function of system administration Services is to </w:t>
      </w:r>
      <w:r w:rsidRPr="00C2213C">
        <w:t xml:space="preserve">implement (including the installation of) </w:t>
      </w:r>
      <w:r w:rsidR="00BD2F3F" w:rsidRPr="00C2213C">
        <w:t>Software</w:t>
      </w:r>
      <w:r w:rsidRPr="00C2213C">
        <w:t xml:space="preserve"> Updates</w:t>
      </w:r>
      <w:r w:rsidR="00E032E4" w:rsidRPr="00C2213C">
        <w:t xml:space="preserve">, such as OEM updates identified through </w:t>
      </w:r>
      <w:r w:rsidR="00BD2F3F" w:rsidRPr="00C2213C">
        <w:t>Software</w:t>
      </w:r>
      <w:r w:rsidR="00E032E4" w:rsidRPr="00C2213C">
        <w:t xml:space="preserve"> monitoring services (clause </w:t>
      </w:r>
      <w:r w:rsidR="00E032E4" w:rsidRPr="00C2213C">
        <w:fldChar w:fldCharType="begin"/>
      </w:r>
      <w:r w:rsidR="00E032E4" w:rsidRPr="00C2213C">
        <w:instrText xml:space="preserve"> REF _Ref314659412 \r \h </w:instrText>
      </w:r>
      <w:r w:rsidR="00E032E4" w:rsidRPr="00C2213C">
        <w:fldChar w:fldCharType="separate"/>
      </w:r>
      <w:r w:rsidR="002F0BEF">
        <w:t>6.2.5</w:t>
      </w:r>
      <w:r w:rsidR="00E032E4" w:rsidRPr="00C2213C">
        <w:fldChar w:fldCharType="end"/>
      </w:r>
      <w:r w:rsidR="00E032E4" w:rsidRPr="00C2213C">
        <w:t xml:space="preserve">), once the </w:t>
      </w:r>
      <w:r w:rsidR="00D83E71" w:rsidRPr="00C2213C">
        <w:t xml:space="preserve">applicable </w:t>
      </w:r>
      <w:r w:rsidR="00BD2F3F" w:rsidRPr="00C2213C">
        <w:t>Software</w:t>
      </w:r>
      <w:r w:rsidR="00E032E4" w:rsidRPr="00C2213C">
        <w:t xml:space="preserve"> Update has been</w:t>
      </w:r>
      <w:r w:rsidR="00981F24" w:rsidRPr="00C2213C">
        <w:t xml:space="preserve"> Approved</w:t>
      </w:r>
      <w:r w:rsidR="006E09F6" w:rsidRPr="00C2213C">
        <w:t>.</w:t>
      </w:r>
      <w:r w:rsidR="00E032E4" w:rsidRPr="00C2213C">
        <w:t xml:space="preserve">  If the Contractor will not be required to implement </w:t>
      </w:r>
      <w:r w:rsidR="00BD2F3F" w:rsidRPr="00C2213C">
        <w:t>Software</w:t>
      </w:r>
      <w:r w:rsidR="00E032E4" w:rsidRPr="00C2213C">
        <w:t xml:space="preserve"> Updates (ie</w:t>
      </w:r>
      <w:r w:rsidR="00D83E71" w:rsidRPr="00C2213C">
        <w:t>, they are</w:t>
      </w:r>
      <w:r w:rsidR="00E032E4" w:rsidRPr="00C2213C">
        <w:t xml:space="preserve"> performed by another party), then the heading should be retained and the clauses replaced with a single ‘Not used’.</w:t>
      </w:r>
    </w:p>
    <w:p w14:paraId="047FCE4B" w14:textId="77777777" w:rsidR="00E032E4" w:rsidRPr="00C2213C" w:rsidRDefault="00E032E4" w:rsidP="005B6DE7">
      <w:pPr>
        <w:pStyle w:val="GuideText-ASDEFCON"/>
      </w:pPr>
      <w:r w:rsidRPr="00C2213C">
        <w:t xml:space="preserve">This clause includes two options.  Firstly, where the Contractor is also responsible for developing </w:t>
      </w:r>
      <w:r w:rsidR="00BD2F3F" w:rsidRPr="00C2213C">
        <w:t>Software</w:t>
      </w:r>
      <w:r w:rsidRPr="00C2213C">
        <w:t xml:space="preserve"> changes under DSD-ENG-SW, Option A cross references </w:t>
      </w:r>
      <w:r w:rsidR="00D83E71" w:rsidRPr="00C2213C">
        <w:t xml:space="preserve">to </w:t>
      </w:r>
      <w:r w:rsidRPr="00C2213C">
        <w:t xml:space="preserve">that DSD for the </w:t>
      </w:r>
      <w:r w:rsidR="00BD2F3F" w:rsidRPr="00C2213C">
        <w:t>Software</w:t>
      </w:r>
      <w:r w:rsidRPr="00C2213C">
        <w:t xml:space="preserve"> Update to be implemented as part of a Minor Change or Major Change to the </w:t>
      </w:r>
      <w:r w:rsidR="00BD2F3F" w:rsidRPr="00C2213C">
        <w:t>Software</w:t>
      </w:r>
      <w:r w:rsidRPr="00C2213C">
        <w:t xml:space="preserve"> Products.</w:t>
      </w:r>
    </w:p>
    <w:p w14:paraId="3619D1D0" w14:textId="77777777" w:rsidR="00AD1BF6" w:rsidRPr="00C2213C" w:rsidRDefault="00E032E4" w:rsidP="005B6DE7">
      <w:pPr>
        <w:pStyle w:val="GuideText-ASDEFCON"/>
      </w:pPr>
      <w:r w:rsidRPr="00C2213C">
        <w:t xml:space="preserve">Option B should be included when the Contractor will not be developing </w:t>
      </w:r>
      <w:r w:rsidR="00BD2F3F" w:rsidRPr="00C2213C">
        <w:t>Software</w:t>
      </w:r>
      <w:r w:rsidRPr="00C2213C">
        <w:t xml:space="preserve"> changes.  For example, because these are performed by another party or because the Commonwealth will process </w:t>
      </w:r>
      <w:r w:rsidR="00BD2F3F" w:rsidRPr="00C2213C">
        <w:t>Software</w:t>
      </w:r>
      <w:r w:rsidR="00C8296B" w:rsidRPr="00C2213C">
        <w:t xml:space="preserve"> Change Requests to</w:t>
      </w:r>
      <w:r w:rsidRPr="00C2213C">
        <w:t xml:space="preserve"> incorporate</w:t>
      </w:r>
      <w:r w:rsidR="00C8296B" w:rsidRPr="00C2213C">
        <w:t xml:space="preserve"> OEM</w:t>
      </w:r>
      <w:r w:rsidR="00F57559" w:rsidRPr="00C2213C">
        <w:t xml:space="preserve">-sourced </w:t>
      </w:r>
      <w:r w:rsidR="00BD2F3F" w:rsidRPr="00C2213C">
        <w:t>Software</w:t>
      </w:r>
      <w:r w:rsidR="00C8296B" w:rsidRPr="00C2213C">
        <w:t xml:space="preserve"> </w:t>
      </w:r>
      <w:r w:rsidR="00F57559" w:rsidRPr="00C2213C">
        <w:t>Updates</w:t>
      </w:r>
      <w:r w:rsidR="006E09F6" w:rsidRPr="00C2213C">
        <w:t>.</w:t>
      </w:r>
    </w:p>
    <w:p w14:paraId="1792E5BE" w14:textId="77777777" w:rsidR="00DA1B0A" w:rsidRPr="00C2213C" w:rsidRDefault="00DA1B0A" w:rsidP="005B6DE7">
      <w:pPr>
        <w:pStyle w:val="GuideMarginHead-ASDEFCON"/>
      </w:pPr>
      <w:r w:rsidRPr="00C2213C">
        <w:rPr>
          <w:u w:val="single"/>
        </w:rPr>
        <w:t>Related Clauses/Documents</w:t>
      </w:r>
      <w:r w:rsidRPr="00C2213C">
        <w:t>:</w:t>
      </w:r>
    </w:p>
    <w:p w14:paraId="798460F1" w14:textId="63924A8D" w:rsidR="00DA1B0A" w:rsidRPr="00C2213C" w:rsidRDefault="00DA1B0A" w:rsidP="005B6DE7">
      <w:pPr>
        <w:pStyle w:val="GuideText-ASDEFCON"/>
      </w:pPr>
      <w:r w:rsidRPr="00C2213C">
        <w:t xml:space="preserve">Clause </w:t>
      </w:r>
      <w:r w:rsidRPr="00C2213C">
        <w:fldChar w:fldCharType="begin"/>
      </w:r>
      <w:r w:rsidRPr="00C2213C">
        <w:instrText xml:space="preserve"> REF _Ref314659376 \r \h </w:instrText>
      </w:r>
      <w:r w:rsidR="005B6DE7" w:rsidRPr="00C2213C">
        <w:instrText xml:space="preserve"> \* MERGEFORMAT </w:instrText>
      </w:r>
      <w:r w:rsidRPr="00C2213C">
        <w:fldChar w:fldCharType="separate"/>
      </w:r>
      <w:r w:rsidR="002F0BEF">
        <w:t>6.2.8</w:t>
      </w:r>
      <w:r w:rsidRPr="00C2213C">
        <w:fldChar w:fldCharType="end"/>
      </w:r>
      <w:r w:rsidRPr="00C2213C">
        <w:t xml:space="preserve">, </w:t>
      </w:r>
      <w:r w:rsidRPr="00C2213C">
        <w:fldChar w:fldCharType="begin"/>
      </w:r>
      <w:r w:rsidRPr="00C2213C">
        <w:instrText xml:space="preserve"> REF _Ref314659376 \h </w:instrText>
      </w:r>
      <w:r w:rsidR="005B6DE7" w:rsidRPr="00C2213C">
        <w:instrText xml:space="preserve"> \* MERGEFORMAT </w:instrText>
      </w:r>
      <w:r w:rsidRPr="00C2213C">
        <w:fldChar w:fldCharType="separate"/>
      </w:r>
      <w:r w:rsidR="002F0BEF" w:rsidRPr="00C2213C">
        <w:t>Maintenance of System Records</w:t>
      </w:r>
      <w:r w:rsidRPr="00C2213C">
        <w:fldChar w:fldCharType="end"/>
      </w:r>
      <w:r w:rsidRPr="00C2213C">
        <w:t xml:space="preserve">, for recording </w:t>
      </w:r>
      <w:r w:rsidR="006E09F6" w:rsidRPr="00C2213C">
        <w:t xml:space="preserve">the </w:t>
      </w:r>
      <w:r w:rsidR="00C8296B" w:rsidRPr="00C2213C">
        <w:t>implementation</w:t>
      </w:r>
      <w:r w:rsidR="006E09F6" w:rsidRPr="00C2213C">
        <w:t xml:space="preserve"> of </w:t>
      </w:r>
      <w:r w:rsidR="00BD2F3F" w:rsidRPr="00C2213C">
        <w:t>Software</w:t>
      </w:r>
      <w:r w:rsidR="006E09F6" w:rsidRPr="00C2213C">
        <w:t xml:space="preserve"> U</w:t>
      </w:r>
      <w:r w:rsidRPr="00C2213C">
        <w:t>pdates</w:t>
      </w:r>
      <w:r w:rsidR="006E09F6" w:rsidRPr="00C2213C">
        <w:t xml:space="preserve"> and related application kits</w:t>
      </w:r>
      <w:r w:rsidR="000B3E41" w:rsidRPr="00C2213C">
        <w:t xml:space="preserve"> and</w:t>
      </w:r>
      <w:r w:rsidR="006E09F6" w:rsidRPr="00C2213C">
        <w:t xml:space="preserve"> scripts</w:t>
      </w:r>
    </w:p>
    <w:p w14:paraId="66880339" w14:textId="77777777" w:rsidR="00DA1B0A" w:rsidRPr="00C2213C" w:rsidRDefault="00DA1B0A" w:rsidP="005B6DE7">
      <w:pPr>
        <w:pStyle w:val="GuideText-ASDEFCON"/>
      </w:pPr>
      <w:r w:rsidRPr="00C2213C">
        <w:t xml:space="preserve">DSD-ENG-SW, for the management of </w:t>
      </w:r>
      <w:r w:rsidR="00BD2F3F" w:rsidRPr="00C2213C">
        <w:t>Software</w:t>
      </w:r>
      <w:r w:rsidRPr="00C2213C">
        <w:t xml:space="preserve"> Change Requests</w:t>
      </w:r>
    </w:p>
    <w:p w14:paraId="0AF07D59" w14:textId="77777777" w:rsidR="00DA1B0A" w:rsidRPr="00C2213C" w:rsidRDefault="00DA1B0A" w:rsidP="005B6DE7">
      <w:pPr>
        <w:pStyle w:val="GuideMarginHead-ASDEFCON"/>
      </w:pPr>
      <w:r w:rsidRPr="00C2213C">
        <w:rPr>
          <w:u w:val="single"/>
        </w:rPr>
        <w:t>Optional Clauses</w:t>
      </w:r>
      <w:r w:rsidRPr="00C2213C">
        <w:t>:</w:t>
      </w:r>
      <w:r w:rsidRPr="00C2213C">
        <w:tab/>
        <w:t>None</w:t>
      </w:r>
    </w:p>
    <w:p w14:paraId="4705786D" w14:textId="1BADD715" w:rsidR="00DA1B0A" w:rsidRPr="00C2213C" w:rsidRDefault="00E445FC" w:rsidP="001F1047">
      <w:pPr>
        <w:pStyle w:val="GuideLV3Head-ASDEFCON"/>
      </w:pPr>
      <w:r w:rsidRPr="00C2213C">
        <w:fldChar w:fldCharType="begin"/>
      </w:r>
      <w:r w:rsidRPr="00C2213C">
        <w:instrText xml:space="preserve"> REF _Ref497399499 \r \h </w:instrText>
      </w:r>
      <w:r w:rsidR="00EE1C32" w:rsidRPr="00C2213C">
        <w:instrText xml:space="preserve"> \* MERGEFORMAT </w:instrText>
      </w:r>
      <w:r w:rsidRPr="00C2213C">
        <w:fldChar w:fldCharType="separate"/>
      </w:r>
      <w:r w:rsidR="002F0BEF">
        <w:t>6.2.7</w:t>
      </w:r>
      <w:r w:rsidRPr="00C2213C">
        <w:fldChar w:fldCharType="end"/>
      </w:r>
      <w:r w:rsidR="00DA1B0A" w:rsidRPr="00C2213C">
        <w:tab/>
      </w:r>
      <w:r w:rsidR="00EE1C32" w:rsidRPr="00C2213C">
        <w:fldChar w:fldCharType="begin"/>
      </w:r>
      <w:r w:rsidR="00EE1C32" w:rsidRPr="00C2213C">
        <w:instrText xml:space="preserve"> REF _Ref497399499 \h  \* MERGEFORMAT </w:instrText>
      </w:r>
      <w:r w:rsidR="00EE1C32" w:rsidRPr="00C2213C">
        <w:fldChar w:fldCharType="separate"/>
      </w:r>
      <w:r w:rsidR="002F0BEF" w:rsidRPr="00C2213C">
        <w:t>Software Licence Management</w:t>
      </w:r>
      <w:r w:rsidR="00EE1C32" w:rsidRPr="00C2213C">
        <w:fldChar w:fldCharType="end"/>
      </w:r>
    </w:p>
    <w:p w14:paraId="37E9D72C" w14:textId="77777777" w:rsidR="000D2682" w:rsidRPr="00C2213C" w:rsidRDefault="000D2682" w:rsidP="005B6DE7">
      <w:pPr>
        <w:pStyle w:val="GuideMarginHead-ASDEFCON"/>
      </w:pPr>
      <w:r w:rsidRPr="00C2213C">
        <w:rPr>
          <w:u w:val="single"/>
        </w:rPr>
        <w:t>Status</w:t>
      </w:r>
      <w:r w:rsidRPr="00C2213C">
        <w:t>:</w:t>
      </w:r>
      <w:r w:rsidRPr="00C2213C">
        <w:tab/>
        <w:t>Optional</w:t>
      </w:r>
    </w:p>
    <w:p w14:paraId="20F08A34" w14:textId="77777777" w:rsidR="000D2682" w:rsidRPr="00C2213C" w:rsidRDefault="000D2682" w:rsidP="005B6DE7">
      <w:pPr>
        <w:pStyle w:val="GuideMarginHead-ASDEFCON"/>
      </w:pPr>
      <w:r w:rsidRPr="00C2213C">
        <w:rPr>
          <w:u w:val="single"/>
        </w:rPr>
        <w:t>Purpose</w:t>
      </w:r>
      <w:r w:rsidRPr="00C2213C">
        <w:t>:</w:t>
      </w:r>
      <w:r w:rsidRPr="00C2213C">
        <w:tab/>
        <w:t xml:space="preserve">To require the Contractor to manage </w:t>
      </w:r>
      <w:r w:rsidR="00BD2F3F" w:rsidRPr="00C2213C">
        <w:t>Software</w:t>
      </w:r>
      <w:r w:rsidRPr="00C2213C">
        <w:t xml:space="preserve"> </w:t>
      </w:r>
      <w:r w:rsidR="00893D21" w:rsidRPr="00C2213C">
        <w:t>l</w:t>
      </w:r>
      <w:r w:rsidRPr="00C2213C">
        <w:t>icences and their allocation</w:t>
      </w:r>
      <w:r w:rsidR="00D83E71" w:rsidRPr="00C2213C">
        <w:t xml:space="preserve"> to users or hardware Products, as applicable</w:t>
      </w:r>
      <w:r w:rsidRPr="00C2213C">
        <w:t>.</w:t>
      </w:r>
    </w:p>
    <w:p w14:paraId="46F2B0DA" w14:textId="77777777" w:rsidR="000D2682" w:rsidRPr="00C2213C" w:rsidRDefault="000D2682" w:rsidP="005B6DE7">
      <w:pPr>
        <w:pStyle w:val="GuideMarginHead-ASDEFCON"/>
      </w:pPr>
      <w:r w:rsidRPr="00C2213C">
        <w:rPr>
          <w:u w:val="single"/>
        </w:rPr>
        <w:t>Policy</w:t>
      </w:r>
      <w:r w:rsidRPr="00C2213C">
        <w:t>:</w:t>
      </w:r>
      <w:r w:rsidRPr="00C2213C">
        <w:tab/>
        <w:t>TBD</w:t>
      </w:r>
    </w:p>
    <w:p w14:paraId="67776B5E" w14:textId="77777777" w:rsidR="000D2682" w:rsidRPr="00C2213C" w:rsidRDefault="000D2682" w:rsidP="005B6DE7">
      <w:pPr>
        <w:pStyle w:val="GuideMarginHead-ASDEFCON"/>
      </w:pPr>
      <w:r w:rsidRPr="00C2213C">
        <w:rPr>
          <w:u w:val="single"/>
        </w:rPr>
        <w:t>Guidance</w:t>
      </w:r>
      <w:r w:rsidRPr="00C2213C">
        <w:t>:</w:t>
      </w:r>
      <w:r w:rsidRPr="00C2213C">
        <w:tab/>
        <w:t xml:space="preserve">This clause is for use if the Contractor is to manage </w:t>
      </w:r>
      <w:r w:rsidR="00BD2F3F" w:rsidRPr="00C2213C">
        <w:t>Software</w:t>
      </w:r>
      <w:r w:rsidR="00FE2843" w:rsidRPr="00C2213C">
        <w:t xml:space="preserve"> </w:t>
      </w:r>
      <w:r w:rsidR="00893D21" w:rsidRPr="00C2213C">
        <w:t>l</w:t>
      </w:r>
      <w:r w:rsidR="00FE2843" w:rsidRPr="00C2213C">
        <w:t xml:space="preserve">icences and record </w:t>
      </w:r>
      <w:r w:rsidRPr="00C2213C">
        <w:t xml:space="preserve">the allocation of </w:t>
      </w:r>
      <w:r w:rsidR="00BD2F3F" w:rsidRPr="00C2213C">
        <w:t>Software</w:t>
      </w:r>
      <w:r w:rsidRPr="00C2213C">
        <w:t xml:space="preserve"> </w:t>
      </w:r>
      <w:r w:rsidR="00893D21" w:rsidRPr="00C2213C">
        <w:t>l</w:t>
      </w:r>
      <w:r w:rsidRPr="00C2213C">
        <w:t>icences to users</w:t>
      </w:r>
      <w:r w:rsidR="00893D21" w:rsidRPr="00C2213C">
        <w:t xml:space="preserve"> or hardware installations</w:t>
      </w:r>
      <w:r w:rsidRPr="00C2213C">
        <w:t>.  If these tasks will not be performed by the Contractor then the heading should be retained and the clauses replaced with</w:t>
      </w:r>
      <w:r w:rsidR="00871521" w:rsidRPr="00C2213C">
        <w:t xml:space="preserve"> a single</w:t>
      </w:r>
      <w:r w:rsidRPr="00C2213C">
        <w:t xml:space="preserve"> ‘Not used’.</w:t>
      </w:r>
    </w:p>
    <w:p w14:paraId="6B5EDC9F" w14:textId="47CB4FC3" w:rsidR="00412D51" w:rsidRPr="00C2213C" w:rsidRDefault="00412D51" w:rsidP="005B6DE7">
      <w:pPr>
        <w:pStyle w:val="GuideText-ASDEFCON"/>
      </w:pPr>
      <w:r w:rsidRPr="00C2213C">
        <w:t xml:space="preserve">Clause </w:t>
      </w:r>
      <w:r w:rsidRPr="00C2213C">
        <w:fldChar w:fldCharType="begin"/>
      </w:r>
      <w:r w:rsidRPr="00C2213C">
        <w:instrText xml:space="preserve"> REF _Ref315362228 \r \h </w:instrText>
      </w:r>
      <w:r w:rsidR="005B6DE7" w:rsidRPr="00C2213C">
        <w:instrText xml:space="preserve"> \* MERGEFORMAT </w:instrText>
      </w:r>
      <w:r w:rsidRPr="00C2213C">
        <w:fldChar w:fldCharType="separate"/>
      </w:r>
      <w:r w:rsidR="002F0BEF">
        <w:t>6.2.7.1</w:t>
      </w:r>
      <w:r w:rsidRPr="00C2213C">
        <w:fldChar w:fldCharType="end"/>
      </w:r>
      <w:r w:rsidRPr="00C2213C">
        <w:t xml:space="preserve"> requires the Contractor to track the distribution and use of licences</w:t>
      </w:r>
      <w:r w:rsidR="00F57559" w:rsidRPr="00C2213C">
        <w:t xml:space="preserve"> for which they are given responsibility to manage</w:t>
      </w:r>
      <w:r w:rsidRPr="00C2213C">
        <w:t>. This is particularly important where the number of installations or concurrent users is limited.  Even in cases of corporate licences (unlimited users), such monitoring is useful to confirm that this form of licencing remains cost-effective</w:t>
      </w:r>
      <w:r w:rsidR="00983DB6" w:rsidRPr="00C2213C">
        <w:t xml:space="preserve">. </w:t>
      </w:r>
      <w:r w:rsidRPr="00C2213C">
        <w:t xml:space="preserve"> </w:t>
      </w:r>
      <w:r w:rsidR="00983DB6" w:rsidRPr="00C2213C">
        <w:t xml:space="preserve">If </w:t>
      </w:r>
      <w:r w:rsidRPr="00C2213C">
        <w:t>not required</w:t>
      </w:r>
      <w:r w:rsidR="00C2213C" w:rsidRPr="00C2213C">
        <w:t>,</w:t>
      </w:r>
      <w:r w:rsidRPr="00C2213C">
        <w:t xml:space="preserve"> the clause can be deleted.</w:t>
      </w:r>
    </w:p>
    <w:p w14:paraId="3142BA0C" w14:textId="22A1E3C7" w:rsidR="00412D51" w:rsidRPr="00C2213C" w:rsidRDefault="00412D51" w:rsidP="005B6DE7">
      <w:pPr>
        <w:pStyle w:val="GuideText-ASDEFCON"/>
      </w:pPr>
      <w:r w:rsidRPr="00C2213C">
        <w:t xml:space="preserve">Clause </w:t>
      </w:r>
      <w:r w:rsidRPr="00C2213C">
        <w:fldChar w:fldCharType="begin"/>
      </w:r>
      <w:r w:rsidRPr="00C2213C">
        <w:instrText xml:space="preserve"> REF _Ref315362231 \r \h </w:instrText>
      </w:r>
      <w:r w:rsidR="005B6DE7" w:rsidRPr="00C2213C">
        <w:instrText xml:space="preserve"> \* MERGEFORMAT </w:instrText>
      </w:r>
      <w:r w:rsidRPr="00C2213C">
        <w:fldChar w:fldCharType="separate"/>
      </w:r>
      <w:r w:rsidR="002F0BEF">
        <w:t>6.2.7.2</w:t>
      </w:r>
      <w:r w:rsidRPr="00C2213C">
        <w:fldChar w:fldCharType="end"/>
      </w:r>
      <w:r w:rsidRPr="00C2213C">
        <w:t xml:space="preserve"> requires the Contractor to monitor any </w:t>
      </w:r>
      <w:r w:rsidR="00BD2F3F" w:rsidRPr="00C2213C">
        <w:t>Software</w:t>
      </w:r>
      <w:r w:rsidRPr="00C2213C">
        <w:t xml:space="preserve"> Products that are subject to subscription licencing (ie, </w:t>
      </w:r>
      <w:r w:rsidR="00BD2F3F" w:rsidRPr="00C2213C">
        <w:t>Software</w:t>
      </w:r>
      <w:r w:rsidRPr="00C2213C">
        <w:t xml:space="preserve"> that will only function for the period of a licence) to ensure that </w:t>
      </w:r>
      <w:r w:rsidR="00C33102" w:rsidRPr="00C2213C">
        <w:t xml:space="preserve">any required </w:t>
      </w:r>
      <w:r w:rsidRPr="00C2213C">
        <w:t xml:space="preserve">action is </w:t>
      </w:r>
      <w:r w:rsidR="00C33102" w:rsidRPr="00C2213C">
        <w:t xml:space="preserve">taken </w:t>
      </w:r>
      <w:r w:rsidRPr="00C2213C">
        <w:t>in time to avoid a gap in availability.  If there are no subscription licences, the clause can be deleted.</w:t>
      </w:r>
    </w:p>
    <w:p w14:paraId="67E8229E" w14:textId="6181E462" w:rsidR="00412D51" w:rsidRPr="00C2213C" w:rsidRDefault="00412D51" w:rsidP="005B6DE7">
      <w:pPr>
        <w:pStyle w:val="GuideText-ASDEFCON"/>
      </w:pPr>
      <w:r w:rsidRPr="00C2213C">
        <w:t xml:space="preserve">Clause </w:t>
      </w:r>
      <w:r w:rsidRPr="00C2213C">
        <w:fldChar w:fldCharType="begin"/>
      </w:r>
      <w:r w:rsidRPr="00C2213C">
        <w:instrText xml:space="preserve"> REF _Ref315362383 \r \h </w:instrText>
      </w:r>
      <w:r w:rsidR="005B6DE7" w:rsidRPr="00C2213C">
        <w:instrText xml:space="preserve"> \* MERGEFORMAT </w:instrText>
      </w:r>
      <w:r w:rsidRPr="00C2213C">
        <w:fldChar w:fldCharType="separate"/>
      </w:r>
      <w:r w:rsidR="002F0BEF">
        <w:t>6.2.7.3</w:t>
      </w:r>
      <w:r w:rsidRPr="00C2213C">
        <w:fldChar w:fldCharType="end"/>
      </w:r>
      <w:r w:rsidRPr="00C2213C">
        <w:t xml:space="preserve"> requires the Contractor to maintain records of </w:t>
      </w:r>
      <w:r w:rsidR="00BD2F3F" w:rsidRPr="00C2213C">
        <w:t>Software</w:t>
      </w:r>
      <w:r w:rsidRPr="00C2213C">
        <w:t xml:space="preserve"> licences.  </w:t>
      </w:r>
      <w:r w:rsidR="0011511D" w:rsidRPr="00C2213C">
        <w:t xml:space="preserve">The </w:t>
      </w:r>
      <w:r w:rsidR="000B3E41" w:rsidRPr="00C2213C">
        <w:t xml:space="preserve">subclause list </w:t>
      </w:r>
      <w:r w:rsidR="0011511D" w:rsidRPr="00C2213C">
        <w:t xml:space="preserve">should be reviewed </w:t>
      </w:r>
      <w:r w:rsidR="000B3E41" w:rsidRPr="00C2213C">
        <w:t xml:space="preserve">by the drafter and updated, where necessary, </w:t>
      </w:r>
      <w:r w:rsidR="0011511D" w:rsidRPr="00C2213C">
        <w:t>to ensure that the</w:t>
      </w:r>
      <w:r w:rsidR="000B3E41" w:rsidRPr="00C2213C">
        <w:t xml:space="preserve"> listed items</w:t>
      </w:r>
      <w:r w:rsidR="0011511D" w:rsidRPr="00C2213C">
        <w:t xml:space="preserve"> </w:t>
      </w:r>
      <w:r w:rsidR="00C33102" w:rsidRPr="00C2213C">
        <w:t>address the</w:t>
      </w:r>
      <w:r w:rsidR="0011511D" w:rsidRPr="00C2213C">
        <w:t xml:space="preserve"> Contract</w:t>
      </w:r>
      <w:r w:rsidR="00C33102" w:rsidRPr="00C2213C">
        <w:t>’s</w:t>
      </w:r>
      <w:r w:rsidR="0011511D" w:rsidRPr="00C2213C">
        <w:t xml:space="preserve"> needs.</w:t>
      </w:r>
    </w:p>
    <w:p w14:paraId="4F84F372" w14:textId="77777777" w:rsidR="000D2682" w:rsidRPr="00C2213C" w:rsidRDefault="000D2682" w:rsidP="005B6DE7">
      <w:pPr>
        <w:pStyle w:val="GuideText-ASDEFCON"/>
      </w:pPr>
      <w:r w:rsidRPr="00C2213C">
        <w:t xml:space="preserve">Drafters must ensure that SOW Annex A correctly annotates the </w:t>
      </w:r>
      <w:r w:rsidR="00BD2F3F" w:rsidRPr="00C2213C">
        <w:t>Software</w:t>
      </w:r>
      <w:r w:rsidRPr="00C2213C">
        <w:t xml:space="preserve"> Products for which the Contractor will have responsibility for managing </w:t>
      </w:r>
      <w:r w:rsidR="00893D21" w:rsidRPr="00C2213C">
        <w:t>licences</w:t>
      </w:r>
      <w:r w:rsidR="00983DB6" w:rsidRPr="00C2213C">
        <w:t xml:space="preserve"> – SOW Annex A may require </w:t>
      </w:r>
      <w:r w:rsidR="00980BF6" w:rsidRPr="00C2213C">
        <w:t>further development (eg, an additional column in a table)</w:t>
      </w:r>
      <w:r w:rsidR="00983DB6" w:rsidRPr="00C2213C">
        <w:t xml:space="preserve"> to identify where this requirement is applied </w:t>
      </w:r>
      <w:r w:rsidR="00980BF6" w:rsidRPr="00C2213C">
        <w:t xml:space="preserve">when this is </w:t>
      </w:r>
      <w:r w:rsidR="00983DB6" w:rsidRPr="00C2213C">
        <w:t xml:space="preserve">not the same as the Contractor’s general </w:t>
      </w:r>
      <w:r w:rsidR="00BD2F3F" w:rsidRPr="00C2213C">
        <w:t>Software</w:t>
      </w:r>
      <w:r w:rsidR="00983DB6" w:rsidRPr="00C2213C">
        <w:t xml:space="preserve"> responsibilities</w:t>
      </w:r>
      <w:r w:rsidRPr="00C2213C">
        <w:t xml:space="preserve">.  The drafter </w:t>
      </w:r>
      <w:r w:rsidR="00C33102" w:rsidRPr="00C2213C">
        <w:t xml:space="preserve">should </w:t>
      </w:r>
      <w:r w:rsidRPr="00C2213C">
        <w:t xml:space="preserve">also review the standard </w:t>
      </w:r>
      <w:r w:rsidR="0011511D" w:rsidRPr="00C2213C">
        <w:t xml:space="preserve">licence </w:t>
      </w:r>
      <w:r w:rsidRPr="00C2213C">
        <w:t>management tasks and amend if required.</w:t>
      </w:r>
    </w:p>
    <w:p w14:paraId="3A7C3368" w14:textId="77777777" w:rsidR="000D2682" w:rsidRPr="00C2213C" w:rsidRDefault="000D2682" w:rsidP="005B6DE7">
      <w:pPr>
        <w:pStyle w:val="GuideMarginHead-ASDEFCON"/>
      </w:pPr>
      <w:r w:rsidRPr="00C2213C">
        <w:rPr>
          <w:u w:val="single"/>
        </w:rPr>
        <w:t>Related Clauses/Documents</w:t>
      </w:r>
      <w:r w:rsidRPr="00C2213C">
        <w:t>:</w:t>
      </w:r>
    </w:p>
    <w:p w14:paraId="49CCF233" w14:textId="6D4EFD44" w:rsidR="001035BB" w:rsidRPr="00C2213C" w:rsidRDefault="001035BB" w:rsidP="005B6DE7">
      <w:pPr>
        <w:pStyle w:val="GuideText-ASDEFCON"/>
      </w:pPr>
      <w:r w:rsidRPr="00C2213C">
        <w:t xml:space="preserve">Clause </w:t>
      </w:r>
      <w:r w:rsidRPr="00C2213C">
        <w:fldChar w:fldCharType="begin"/>
      </w:r>
      <w:r w:rsidRPr="00C2213C">
        <w:instrText xml:space="preserve"> REF _Ref314659376 \r \h </w:instrText>
      </w:r>
      <w:r w:rsidR="005B6DE7" w:rsidRPr="00C2213C">
        <w:instrText xml:space="preserve"> \* MERGEFORMAT </w:instrText>
      </w:r>
      <w:r w:rsidRPr="00C2213C">
        <w:fldChar w:fldCharType="separate"/>
      </w:r>
      <w:r w:rsidR="002F0BEF">
        <w:t>6.2.8</w:t>
      </w:r>
      <w:r w:rsidRPr="00C2213C">
        <w:fldChar w:fldCharType="end"/>
      </w:r>
      <w:r w:rsidRPr="00C2213C">
        <w:t xml:space="preserve">, </w:t>
      </w:r>
      <w:r w:rsidRPr="00C2213C">
        <w:fldChar w:fldCharType="begin"/>
      </w:r>
      <w:r w:rsidRPr="00C2213C">
        <w:instrText xml:space="preserve"> REF _Ref314659376 \h </w:instrText>
      </w:r>
      <w:r w:rsidR="005B6DE7" w:rsidRPr="00C2213C">
        <w:instrText xml:space="preserve"> \* MERGEFORMAT </w:instrText>
      </w:r>
      <w:r w:rsidRPr="00C2213C">
        <w:fldChar w:fldCharType="separate"/>
      </w:r>
      <w:r w:rsidR="002F0BEF" w:rsidRPr="00C2213C">
        <w:t>Maintenance of System Records</w:t>
      </w:r>
      <w:r w:rsidRPr="00C2213C">
        <w:fldChar w:fldCharType="end"/>
      </w:r>
    </w:p>
    <w:p w14:paraId="56746B10" w14:textId="77777777" w:rsidR="000D2682" w:rsidRPr="00C2213C" w:rsidRDefault="000D2682" w:rsidP="005B6DE7">
      <w:pPr>
        <w:pStyle w:val="GuideText-ASDEFCON"/>
      </w:pPr>
      <w:r w:rsidRPr="00C2213C">
        <w:t xml:space="preserve">COC clause 5, </w:t>
      </w:r>
      <w:r w:rsidR="007A0452" w:rsidRPr="00C2213C">
        <w:t>Technical Data, Software and Contract Material</w:t>
      </w:r>
    </w:p>
    <w:p w14:paraId="4B3C2B2A" w14:textId="77777777" w:rsidR="001C4E20" w:rsidRPr="00C2213C" w:rsidRDefault="001C4E20" w:rsidP="005B6DE7">
      <w:pPr>
        <w:pStyle w:val="GuideText-ASDEFCON"/>
      </w:pPr>
      <w:r w:rsidRPr="00C2213C">
        <w:t>Annex A to the SOW, Products Being Supported</w:t>
      </w:r>
    </w:p>
    <w:p w14:paraId="5E50C8BE" w14:textId="77777777" w:rsidR="000D2682" w:rsidRPr="00C2213C" w:rsidRDefault="000D2682" w:rsidP="005B6DE7">
      <w:pPr>
        <w:pStyle w:val="GuideMarginHead-ASDEFCON"/>
      </w:pPr>
      <w:r w:rsidRPr="00C2213C">
        <w:rPr>
          <w:u w:val="single"/>
        </w:rPr>
        <w:t>Optional Clauses</w:t>
      </w:r>
      <w:r w:rsidRPr="00C2213C">
        <w:t>:</w:t>
      </w:r>
      <w:r w:rsidRPr="00C2213C">
        <w:tab/>
        <w:t>None</w:t>
      </w:r>
    </w:p>
    <w:p w14:paraId="5C31FCBC" w14:textId="7ACB257B" w:rsidR="00041BF0" w:rsidRPr="00C2213C" w:rsidRDefault="000D2682" w:rsidP="001F1047">
      <w:pPr>
        <w:pStyle w:val="GuideLV3Head-ASDEFCON"/>
      </w:pPr>
      <w:r w:rsidRPr="00C2213C">
        <w:fldChar w:fldCharType="begin"/>
      </w:r>
      <w:r w:rsidRPr="00C2213C">
        <w:instrText xml:space="preserve"> REF _Ref314659376 \r \h </w:instrText>
      </w:r>
      <w:r w:rsidR="00EE1C32" w:rsidRPr="00C2213C">
        <w:instrText xml:space="preserve"> \* MERGEFORMAT </w:instrText>
      </w:r>
      <w:r w:rsidRPr="00C2213C">
        <w:fldChar w:fldCharType="separate"/>
      </w:r>
      <w:r w:rsidR="002F0BEF">
        <w:t>6.2.8</w:t>
      </w:r>
      <w:r w:rsidRPr="00C2213C">
        <w:fldChar w:fldCharType="end"/>
      </w:r>
      <w:r w:rsidR="00B7649D" w:rsidRPr="00C2213C">
        <w:tab/>
      </w:r>
      <w:r w:rsidR="005D4065" w:rsidRPr="00C2213C">
        <w:fldChar w:fldCharType="begin"/>
      </w:r>
      <w:r w:rsidR="005D4065" w:rsidRPr="00C2213C">
        <w:instrText xml:space="preserve"> REF _Ref314659376 \h </w:instrText>
      </w:r>
      <w:r w:rsidR="00EE1C32" w:rsidRPr="00C2213C">
        <w:instrText xml:space="preserve"> \* MERGEFORMAT </w:instrText>
      </w:r>
      <w:r w:rsidR="005D4065" w:rsidRPr="00C2213C">
        <w:fldChar w:fldCharType="separate"/>
      </w:r>
      <w:r w:rsidR="002F0BEF" w:rsidRPr="00C2213C">
        <w:t>Maintenance of System Records</w:t>
      </w:r>
      <w:r w:rsidR="005D4065" w:rsidRPr="00C2213C">
        <w:fldChar w:fldCharType="end"/>
      </w:r>
    </w:p>
    <w:p w14:paraId="04B99EBA" w14:textId="77777777" w:rsidR="00041BF0" w:rsidRPr="00C2213C" w:rsidRDefault="00041BF0" w:rsidP="00682DE3">
      <w:pPr>
        <w:pStyle w:val="GuideMarginHead-ASDEFCON"/>
      </w:pPr>
      <w:r w:rsidRPr="00C2213C">
        <w:rPr>
          <w:u w:val="single"/>
        </w:rPr>
        <w:t>Status</w:t>
      </w:r>
      <w:r w:rsidRPr="00C2213C">
        <w:t>:</w:t>
      </w:r>
      <w:r w:rsidRPr="00C2213C">
        <w:tab/>
        <w:t>Optional</w:t>
      </w:r>
    </w:p>
    <w:p w14:paraId="600B04A9" w14:textId="77777777" w:rsidR="00041BF0" w:rsidRPr="00C2213C" w:rsidRDefault="00041BF0" w:rsidP="00682DE3">
      <w:pPr>
        <w:pStyle w:val="GuideMarginHead-ASDEFCON"/>
      </w:pPr>
      <w:r w:rsidRPr="00C2213C">
        <w:rPr>
          <w:u w:val="single"/>
        </w:rPr>
        <w:t>Purpose</w:t>
      </w:r>
      <w:r w:rsidRPr="00C2213C">
        <w:t>:</w:t>
      </w:r>
      <w:r w:rsidRPr="00C2213C">
        <w:tab/>
        <w:t xml:space="preserve">To require the Contractor to record details for </w:t>
      </w:r>
      <w:r w:rsidR="00BD2F3F" w:rsidRPr="00C2213C">
        <w:t>Software</w:t>
      </w:r>
      <w:r w:rsidRPr="00C2213C">
        <w:t xml:space="preserve"> applications, application (installation) kits and scripted installation procedures.</w:t>
      </w:r>
    </w:p>
    <w:p w14:paraId="21BE9EFD" w14:textId="77777777" w:rsidR="00041BF0" w:rsidRPr="00C2213C" w:rsidRDefault="00041BF0" w:rsidP="00682DE3">
      <w:pPr>
        <w:pStyle w:val="GuideMarginHead-ASDEFCON"/>
      </w:pPr>
      <w:r w:rsidRPr="00C2213C">
        <w:rPr>
          <w:u w:val="single"/>
        </w:rPr>
        <w:t>Policy</w:t>
      </w:r>
      <w:r w:rsidRPr="00C2213C">
        <w:t>:</w:t>
      </w:r>
      <w:r w:rsidRPr="00C2213C">
        <w:tab/>
        <w:t>TBD</w:t>
      </w:r>
    </w:p>
    <w:p w14:paraId="28E6105A" w14:textId="77777777" w:rsidR="000D7250" w:rsidRPr="00C2213C" w:rsidRDefault="00041BF0" w:rsidP="00682DE3">
      <w:pPr>
        <w:pStyle w:val="GuideMarginHead-ASDEFCON"/>
      </w:pPr>
      <w:r w:rsidRPr="00C2213C">
        <w:rPr>
          <w:u w:val="single"/>
        </w:rPr>
        <w:t>Guidance</w:t>
      </w:r>
      <w:r w:rsidRPr="00C2213C">
        <w:rPr>
          <w:rStyle w:val="MarginheadingChar"/>
        </w:rPr>
        <w:t>:</w:t>
      </w:r>
      <w:r w:rsidRPr="00C2213C">
        <w:tab/>
        <w:t xml:space="preserve">This clause is divided into </w:t>
      </w:r>
      <w:r w:rsidR="000D7250" w:rsidRPr="00C2213C">
        <w:t xml:space="preserve">three </w:t>
      </w:r>
      <w:r w:rsidR="003351F2" w:rsidRPr="00C2213C">
        <w:t>groups</w:t>
      </w:r>
      <w:r w:rsidR="00482764" w:rsidRPr="00C2213C">
        <w:t xml:space="preserve"> of </w:t>
      </w:r>
      <w:r w:rsidRPr="00C2213C">
        <w:t>subclauses</w:t>
      </w:r>
      <w:r w:rsidR="000D7250" w:rsidRPr="00C2213C">
        <w:t>, namely</w:t>
      </w:r>
      <w:r w:rsidR="003F0C55" w:rsidRPr="00C2213C">
        <w:t>:</w:t>
      </w:r>
    </w:p>
    <w:p w14:paraId="1D0E0844" w14:textId="646DAF08" w:rsidR="000D7250" w:rsidRPr="00C2213C" w:rsidRDefault="003351F2" w:rsidP="00682DE3">
      <w:pPr>
        <w:pStyle w:val="GuideSublistLv1-ASDEFCON"/>
        <w:numPr>
          <w:ilvl w:val="0"/>
          <w:numId w:val="61"/>
        </w:numPr>
      </w:pPr>
      <w:r w:rsidRPr="00C2213C">
        <w:t>the first group</w:t>
      </w:r>
      <w:r w:rsidR="000D7250" w:rsidRPr="00C2213C">
        <w:t xml:space="preserve"> (clauses </w:t>
      </w:r>
      <w:r w:rsidR="000D7250" w:rsidRPr="00C2213C">
        <w:fldChar w:fldCharType="begin"/>
      </w:r>
      <w:r w:rsidR="000D7250" w:rsidRPr="00C2213C">
        <w:instrText xml:space="preserve"> REF _Ref315273059 \r \h </w:instrText>
      </w:r>
      <w:r w:rsidR="00682DE3" w:rsidRPr="00C2213C">
        <w:instrText xml:space="preserve"> \* MERGEFORMAT </w:instrText>
      </w:r>
      <w:r w:rsidR="000D7250" w:rsidRPr="00C2213C">
        <w:fldChar w:fldCharType="separate"/>
      </w:r>
      <w:r w:rsidR="002F0BEF">
        <w:t>6.2.8.1</w:t>
      </w:r>
      <w:r w:rsidR="000D7250" w:rsidRPr="00C2213C">
        <w:fldChar w:fldCharType="end"/>
      </w:r>
      <w:r w:rsidR="000D7250" w:rsidRPr="00C2213C">
        <w:t xml:space="preserve"> to </w:t>
      </w:r>
      <w:r w:rsidR="000D7250" w:rsidRPr="00C2213C">
        <w:fldChar w:fldCharType="begin"/>
      </w:r>
      <w:r w:rsidR="000D7250" w:rsidRPr="00C2213C">
        <w:instrText xml:space="preserve"> REF _Ref315273062 \r \h </w:instrText>
      </w:r>
      <w:r w:rsidR="00682DE3" w:rsidRPr="00C2213C">
        <w:instrText xml:space="preserve"> \* MERGEFORMAT </w:instrText>
      </w:r>
      <w:r w:rsidR="000D7250" w:rsidRPr="00C2213C">
        <w:fldChar w:fldCharType="separate"/>
      </w:r>
      <w:r w:rsidR="002F0BEF">
        <w:t>6.2.8.3</w:t>
      </w:r>
      <w:r w:rsidR="000D7250" w:rsidRPr="00C2213C">
        <w:fldChar w:fldCharType="end"/>
      </w:r>
      <w:r w:rsidR="000D7250" w:rsidRPr="00C2213C">
        <w:t>), which</w:t>
      </w:r>
      <w:r w:rsidRPr="00C2213C">
        <w:t xml:space="preserve"> </w:t>
      </w:r>
      <w:r w:rsidR="000D7250" w:rsidRPr="00C2213C">
        <w:t xml:space="preserve">addresses Configuration Management (CM) responsibilities </w:t>
      </w:r>
      <w:r w:rsidR="000B3E41" w:rsidRPr="00C2213C">
        <w:t>for the ICT System(s)</w:t>
      </w:r>
      <w:r w:rsidR="000D7250" w:rsidRPr="00C2213C">
        <w:t>;</w:t>
      </w:r>
    </w:p>
    <w:p w14:paraId="3E5FDBB0" w14:textId="4A2AC5D9" w:rsidR="000D7250" w:rsidRPr="00C2213C" w:rsidRDefault="000D7250" w:rsidP="00682DE3">
      <w:pPr>
        <w:pStyle w:val="GuideSublistLv1-ASDEFCON"/>
      </w:pPr>
      <w:r w:rsidRPr="00C2213C">
        <w:t xml:space="preserve">the second group (clauses </w:t>
      </w:r>
      <w:r w:rsidRPr="00C2213C">
        <w:fldChar w:fldCharType="begin"/>
      </w:r>
      <w:r w:rsidRPr="00C2213C">
        <w:instrText xml:space="preserve"> REF _Ref315273141 \r \h </w:instrText>
      </w:r>
      <w:r w:rsidR="00682DE3" w:rsidRPr="00C2213C">
        <w:instrText xml:space="preserve"> \* MERGEFORMAT </w:instrText>
      </w:r>
      <w:r w:rsidRPr="00C2213C">
        <w:fldChar w:fldCharType="separate"/>
      </w:r>
      <w:r w:rsidR="002F0BEF">
        <w:t>6.2.8.4</w:t>
      </w:r>
      <w:r w:rsidRPr="00C2213C">
        <w:fldChar w:fldCharType="end"/>
      </w:r>
      <w:r w:rsidRPr="00C2213C">
        <w:t xml:space="preserve"> to </w:t>
      </w:r>
      <w:r w:rsidRPr="00C2213C">
        <w:fldChar w:fldCharType="begin"/>
      </w:r>
      <w:r w:rsidRPr="00C2213C">
        <w:instrText xml:space="preserve"> REF _Ref315273144 \r \h </w:instrText>
      </w:r>
      <w:r w:rsidR="00682DE3" w:rsidRPr="00C2213C">
        <w:instrText xml:space="preserve"> \* MERGEFORMAT </w:instrText>
      </w:r>
      <w:r w:rsidRPr="00C2213C">
        <w:fldChar w:fldCharType="separate"/>
      </w:r>
      <w:r w:rsidR="002F0BEF">
        <w:t>6.2.8.8</w:t>
      </w:r>
      <w:r w:rsidRPr="00C2213C">
        <w:fldChar w:fldCharType="end"/>
      </w:r>
      <w:r w:rsidR="004B6026" w:rsidRPr="00C2213C">
        <w:t>)</w:t>
      </w:r>
      <w:r w:rsidRPr="00C2213C">
        <w:t xml:space="preserve">, which </w:t>
      </w:r>
      <w:r w:rsidR="003351F2" w:rsidRPr="00C2213C">
        <w:t>includ</w:t>
      </w:r>
      <w:r w:rsidRPr="00C2213C">
        <w:t>es</w:t>
      </w:r>
      <w:r w:rsidR="003351F2" w:rsidRPr="00C2213C">
        <w:t xml:space="preserve"> option</w:t>
      </w:r>
      <w:r w:rsidR="009A4442" w:rsidRPr="00C2213C">
        <w:t>s</w:t>
      </w:r>
      <w:r w:rsidR="00041BF0" w:rsidRPr="00C2213C">
        <w:t xml:space="preserve"> for identifying the applicable recording system</w:t>
      </w:r>
      <w:r w:rsidRPr="00C2213C">
        <w:t>;</w:t>
      </w:r>
      <w:r w:rsidR="00041BF0" w:rsidRPr="00C2213C">
        <w:t xml:space="preserve"> and</w:t>
      </w:r>
    </w:p>
    <w:p w14:paraId="7E7BD79C" w14:textId="51D15A2E" w:rsidR="000D7250" w:rsidRPr="00C2213C" w:rsidRDefault="000D7250" w:rsidP="00682DE3">
      <w:pPr>
        <w:pStyle w:val="GuideSublistLv1-ASDEFCON"/>
      </w:pPr>
      <w:r w:rsidRPr="00C2213C">
        <w:t>the third</w:t>
      </w:r>
      <w:r w:rsidR="00893D21" w:rsidRPr="00C2213C">
        <w:t xml:space="preserve"> </w:t>
      </w:r>
      <w:r w:rsidR="00A26DD1" w:rsidRPr="00C2213C">
        <w:t xml:space="preserve">group </w:t>
      </w:r>
      <w:r w:rsidRPr="00C2213C">
        <w:t xml:space="preserve">(clauses </w:t>
      </w:r>
      <w:r w:rsidR="00E445FC" w:rsidRPr="00C2213C">
        <w:fldChar w:fldCharType="begin"/>
      </w:r>
      <w:r w:rsidR="00E445FC" w:rsidRPr="00C2213C">
        <w:instrText xml:space="preserve"> REF _Ref497399895 \r \h </w:instrText>
      </w:r>
      <w:r w:rsidR="00E445FC" w:rsidRPr="00C2213C">
        <w:fldChar w:fldCharType="separate"/>
      </w:r>
      <w:r w:rsidR="002F0BEF">
        <w:t>6.2.8.9</w:t>
      </w:r>
      <w:r w:rsidR="00E445FC" w:rsidRPr="00C2213C">
        <w:fldChar w:fldCharType="end"/>
      </w:r>
      <w:r w:rsidRPr="00C2213C">
        <w:t xml:space="preserve"> to</w:t>
      </w:r>
      <w:r w:rsidR="000B3E41" w:rsidRPr="00C2213C">
        <w:t xml:space="preserve"> </w:t>
      </w:r>
      <w:r w:rsidR="000B3E41" w:rsidRPr="00C2213C">
        <w:fldChar w:fldCharType="begin"/>
      </w:r>
      <w:r w:rsidR="000B3E41" w:rsidRPr="00C2213C">
        <w:instrText xml:space="preserve"> REF _Ref361240690 \r \h </w:instrText>
      </w:r>
      <w:r w:rsidR="00682DE3" w:rsidRPr="00C2213C">
        <w:instrText xml:space="preserve"> \* MERGEFORMAT </w:instrText>
      </w:r>
      <w:r w:rsidR="000B3E41" w:rsidRPr="00C2213C">
        <w:fldChar w:fldCharType="separate"/>
      </w:r>
      <w:r w:rsidR="002F0BEF">
        <w:t>6.2.8.12</w:t>
      </w:r>
      <w:r w:rsidR="000B3E41" w:rsidRPr="00C2213C">
        <w:fldChar w:fldCharType="end"/>
      </w:r>
      <w:r w:rsidRPr="00C2213C">
        <w:t xml:space="preserve">), which are used to identify the </w:t>
      </w:r>
      <w:r w:rsidR="00041BF0" w:rsidRPr="00C2213C">
        <w:t xml:space="preserve">details </w:t>
      </w:r>
      <w:r w:rsidR="000B3E41" w:rsidRPr="00C2213C">
        <w:t>to be</w:t>
      </w:r>
      <w:r w:rsidRPr="00C2213C">
        <w:t xml:space="preserve"> record</w:t>
      </w:r>
      <w:r w:rsidR="000B3E41" w:rsidRPr="00C2213C">
        <w:t>ed</w:t>
      </w:r>
      <w:r w:rsidRPr="00C2213C">
        <w:t xml:space="preserve"> for </w:t>
      </w:r>
      <w:r w:rsidR="00041BF0" w:rsidRPr="00C2213C">
        <w:t>applications, application kits</w:t>
      </w:r>
      <w:r w:rsidRPr="00C2213C">
        <w:t>,</w:t>
      </w:r>
      <w:r w:rsidR="00041BF0" w:rsidRPr="00C2213C">
        <w:t xml:space="preserve"> scripted installation procedures</w:t>
      </w:r>
      <w:r w:rsidRPr="00C2213C">
        <w:t>,</w:t>
      </w:r>
      <w:r w:rsidR="00041BF0" w:rsidRPr="00C2213C">
        <w:t xml:space="preserve"> and their distribution.</w:t>
      </w:r>
    </w:p>
    <w:p w14:paraId="700B725B" w14:textId="55B4DBF7" w:rsidR="00041BF0" w:rsidRPr="00C2213C" w:rsidRDefault="00041BF0" w:rsidP="00682DE3">
      <w:pPr>
        <w:pStyle w:val="GuideText-ASDEFCON"/>
      </w:pPr>
      <w:r w:rsidRPr="00C2213C">
        <w:t>If these tasks will not be performed by the Contractor</w:t>
      </w:r>
      <w:r w:rsidR="003F0C55" w:rsidRPr="00C2213C">
        <w:t>,</w:t>
      </w:r>
      <w:r w:rsidRPr="00C2213C">
        <w:t xml:space="preserve"> then the heading should be retained and the clauses replaced with </w:t>
      </w:r>
      <w:r w:rsidR="00871521" w:rsidRPr="00C2213C">
        <w:t xml:space="preserve">a single </w:t>
      </w:r>
      <w:r w:rsidRPr="00C2213C">
        <w:t xml:space="preserve">‘Not used’.  If the </w:t>
      </w:r>
      <w:r w:rsidR="00BD2F3F" w:rsidRPr="00C2213C">
        <w:t>Software</w:t>
      </w:r>
      <w:r w:rsidRPr="00C2213C">
        <w:t xml:space="preserve"> </w:t>
      </w:r>
      <w:r w:rsidR="000D7250" w:rsidRPr="00C2213C">
        <w:t>Products are</w:t>
      </w:r>
      <w:r w:rsidRPr="00C2213C">
        <w:t xml:space="preserve"> of </w:t>
      </w:r>
      <w:r w:rsidR="00C33102" w:rsidRPr="00C2213C">
        <w:t xml:space="preserve">a </w:t>
      </w:r>
      <w:r w:rsidRPr="00C2213C">
        <w:t>nature where either application kits or scripted installation will not be necessary, then the applicable subclause</w:t>
      </w:r>
      <w:r w:rsidR="00A26DD1" w:rsidRPr="00C2213C">
        <w:t>s</w:t>
      </w:r>
      <w:r w:rsidRPr="00C2213C">
        <w:t xml:space="preserve"> can be deleted</w:t>
      </w:r>
      <w:r w:rsidR="009562A5" w:rsidRPr="00C2213C">
        <w:t xml:space="preserve"> and clause </w:t>
      </w:r>
      <w:r w:rsidR="009562A5" w:rsidRPr="00C2213C">
        <w:fldChar w:fldCharType="begin"/>
      </w:r>
      <w:r w:rsidR="009562A5" w:rsidRPr="00C2213C">
        <w:instrText xml:space="preserve"> REF _Ref361240690 \r \h </w:instrText>
      </w:r>
      <w:r w:rsidR="00682DE3" w:rsidRPr="00C2213C">
        <w:instrText xml:space="preserve"> \* MERGEFORMAT </w:instrText>
      </w:r>
      <w:r w:rsidR="009562A5" w:rsidRPr="00C2213C">
        <w:fldChar w:fldCharType="separate"/>
      </w:r>
      <w:r w:rsidR="002F0BEF">
        <w:t>6.2.8.12</w:t>
      </w:r>
      <w:r w:rsidR="009562A5" w:rsidRPr="00C2213C">
        <w:fldChar w:fldCharType="end"/>
      </w:r>
      <w:r w:rsidR="009562A5" w:rsidRPr="00C2213C">
        <w:t xml:space="preserve"> amended accordingly</w:t>
      </w:r>
      <w:r w:rsidRPr="00C2213C">
        <w:t>.</w:t>
      </w:r>
    </w:p>
    <w:p w14:paraId="022F027A" w14:textId="38375E61" w:rsidR="003800A6" w:rsidRPr="00C2213C" w:rsidRDefault="009F305B" w:rsidP="00682DE3">
      <w:pPr>
        <w:pStyle w:val="GuideText-ASDEFCON"/>
      </w:pPr>
      <w:r w:rsidRPr="00C2213C">
        <w:t xml:space="preserve">System records should be a component of </w:t>
      </w:r>
      <w:r w:rsidR="007F4D4D" w:rsidRPr="00C2213C">
        <w:t>CM</w:t>
      </w:r>
      <w:r w:rsidR="00C33102" w:rsidRPr="00C2213C">
        <w:t xml:space="preserve"> records,</w:t>
      </w:r>
      <w:r w:rsidR="007F4D4D" w:rsidRPr="00C2213C">
        <w:t xml:space="preserve"> </w:t>
      </w:r>
      <w:r w:rsidRPr="00C2213C">
        <w:t xml:space="preserve">and much of the </w:t>
      </w:r>
      <w:r w:rsidR="00893D21" w:rsidRPr="00C2213C">
        <w:t xml:space="preserve">required </w:t>
      </w:r>
      <w:r w:rsidR="00C33102" w:rsidRPr="00C2213C">
        <w:t>information, identified</w:t>
      </w:r>
      <w:r w:rsidR="004B6026" w:rsidRPr="00C2213C">
        <w:t xml:space="preserve"> </w:t>
      </w:r>
      <w:r w:rsidR="00C33102" w:rsidRPr="00C2213C">
        <w:t>under</w:t>
      </w:r>
      <w:r w:rsidR="004B6026" w:rsidRPr="00C2213C">
        <w:t xml:space="preserve"> clauses </w:t>
      </w:r>
      <w:r w:rsidR="00E445FC" w:rsidRPr="00C2213C">
        <w:fldChar w:fldCharType="begin"/>
      </w:r>
      <w:r w:rsidR="00E445FC" w:rsidRPr="00C2213C">
        <w:instrText xml:space="preserve"> REF _Ref497399895 \r \h </w:instrText>
      </w:r>
      <w:r w:rsidR="00E445FC" w:rsidRPr="00C2213C">
        <w:fldChar w:fldCharType="separate"/>
      </w:r>
      <w:r w:rsidR="002F0BEF">
        <w:t>6.2.8.9</w:t>
      </w:r>
      <w:r w:rsidR="00E445FC" w:rsidRPr="00C2213C">
        <w:fldChar w:fldCharType="end"/>
      </w:r>
      <w:r w:rsidR="004B6026" w:rsidRPr="00C2213C">
        <w:t xml:space="preserve"> to </w:t>
      </w:r>
      <w:r w:rsidR="009562A5" w:rsidRPr="00C2213C">
        <w:fldChar w:fldCharType="begin"/>
      </w:r>
      <w:r w:rsidR="009562A5" w:rsidRPr="00C2213C">
        <w:instrText xml:space="preserve"> REF _Ref361240690 \r \h </w:instrText>
      </w:r>
      <w:r w:rsidR="00682DE3" w:rsidRPr="00C2213C">
        <w:instrText xml:space="preserve"> \* MERGEFORMAT </w:instrText>
      </w:r>
      <w:r w:rsidR="009562A5" w:rsidRPr="00C2213C">
        <w:fldChar w:fldCharType="separate"/>
      </w:r>
      <w:r w:rsidR="002F0BEF">
        <w:t>6.2.8.12</w:t>
      </w:r>
      <w:r w:rsidR="009562A5" w:rsidRPr="00C2213C">
        <w:fldChar w:fldCharType="end"/>
      </w:r>
      <w:r w:rsidR="00C33102" w:rsidRPr="00C2213C">
        <w:t>,</w:t>
      </w:r>
      <w:r w:rsidR="009562A5" w:rsidRPr="00C2213C">
        <w:t xml:space="preserve"> </w:t>
      </w:r>
      <w:r w:rsidRPr="00C2213C">
        <w:t xml:space="preserve">may already be </w:t>
      </w:r>
      <w:r w:rsidR="00C33102" w:rsidRPr="00C2213C">
        <w:t xml:space="preserve">captured </w:t>
      </w:r>
      <w:r w:rsidRPr="00C2213C">
        <w:t xml:space="preserve">by </w:t>
      </w:r>
      <w:r w:rsidR="004B6026" w:rsidRPr="00C2213C">
        <w:t xml:space="preserve">the </w:t>
      </w:r>
      <w:r w:rsidRPr="00C2213C">
        <w:t>Configuration Status Accounting</w:t>
      </w:r>
      <w:r w:rsidR="00893D21" w:rsidRPr="00C2213C">
        <w:t xml:space="preserve"> </w:t>
      </w:r>
      <w:r w:rsidR="004B6026" w:rsidRPr="00C2213C">
        <w:t xml:space="preserve">(CSA) </w:t>
      </w:r>
      <w:r w:rsidR="00893D21" w:rsidRPr="00C2213C">
        <w:t>system</w:t>
      </w:r>
      <w:r w:rsidR="004B6026" w:rsidRPr="00C2213C">
        <w:t xml:space="preserve"> for the ICT System(s)</w:t>
      </w:r>
      <w:r w:rsidRPr="00C2213C">
        <w:t xml:space="preserve">.  </w:t>
      </w:r>
      <w:r w:rsidR="004B6026" w:rsidRPr="00C2213C">
        <w:t>As such</w:t>
      </w:r>
      <w:r w:rsidR="00893D21" w:rsidRPr="00C2213C">
        <w:t>, the</w:t>
      </w:r>
      <w:r w:rsidR="003800A6" w:rsidRPr="00C2213C">
        <w:t xml:space="preserve"> first set of optional clauses </w:t>
      </w:r>
      <w:r w:rsidR="004B6026" w:rsidRPr="00C2213C">
        <w:t>identifies who has responsibility for</w:t>
      </w:r>
      <w:r w:rsidR="003800A6" w:rsidRPr="00C2213C">
        <w:t xml:space="preserve"> manag</w:t>
      </w:r>
      <w:r w:rsidR="004B6026" w:rsidRPr="00C2213C">
        <w:t>ing</w:t>
      </w:r>
      <w:r w:rsidR="003800A6" w:rsidRPr="00C2213C">
        <w:t xml:space="preserve"> </w:t>
      </w:r>
      <w:r w:rsidR="004B6026" w:rsidRPr="00C2213C">
        <w:t xml:space="preserve">the </w:t>
      </w:r>
      <w:r w:rsidR="003800A6" w:rsidRPr="00C2213C">
        <w:t>configuration</w:t>
      </w:r>
      <w:r w:rsidR="004B6026" w:rsidRPr="00C2213C">
        <w:t xml:space="preserve"> of the ICT System(s)</w:t>
      </w:r>
      <w:r w:rsidR="003800A6" w:rsidRPr="00C2213C">
        <w:t xml:space="preserve">.  </w:t>
      </w:r>
      <w:r w:rsidR="004B6026" w:rsidRPr="00C2213C">
        <w:t xml:space="preserve">If the Contractor has this responsibility under the Contract, </w:t>
      </w:r>
      <w:r w:rsidR="003800A6" w:rsidRPr="00C2213C">
        <w:t xml:space="preserve">then drafters should select </w:t>
      </w:r>
      <w:r w:rsidR="003946FE" w:rsidRPr="00C2213C">
        <w:t>Option B</w:t>
      </w:r>
      <w:r w:rsidR="007E75C7" w:rsidRPr="00C2213C">
        <w:t xml:space="preserve">; otherwise, select </w:t>
      </w:r>
      <w:r w:rsidR="003946FE" w:rsidRPr="00C2213C">
        <w:t>Option A</w:t>
      </w:r>
      <w:r w:rsidR="003800A6" w:rsidRPr="00C2213C">
        <w:t xml:space="preserve"> </w:t>
      </w:r>
      <w:r w:rsidR="007E75C7" w:rsidRPr="00C2213C">
        <w:t>f</w:t>
      </w:r>
      <w:r w:rsidR="003800A6" w:rsidRPr="00C2213C">
        <w:t xml:space="preserve">or </w:t>
      </w:r>
      <w:r w:rsidR="003946FE" w:rsidRPr="00C2213C">
        <w:t xml:space="preserve">the Contractor to </w:t>
      </w:r>
      <w:r w:rsidR="003800A6" w:rsidRPr="00C2213C">
        <w:t>provid</w:t>
      </w:r>
      <w:r w:rsidR="003946FE" w:rsidRPr="00C2213C">
        <w:t>e</w:t>
      </w:r>
      <w:r w:rsidR="003800A6" w:rsidRPr="00C2213C">
        <w:t xml:space="preserve"> th</w:t>
      </w:r>
      <w:r w:rsidR="003946FE" w:rsidRPr="00C2213C">
        <w:t>e requisite</w:t>
      </w:r>
      <w:r w:rsidR="003800A6" w:rsidRPr="00C2213C">
        <w:t xml:space="preserve"> information to </w:t>
      </w:r>
      <w:r w:rsidR="009562A5" w:rsidRPr="00C2213C">
        <w:t xml:space="preserve">the </w:t>
      </w:r>
      <w:r w:rsidR="00C33102" w:rsidRPr="00C2213C">
        <w:t xml:space="preserve">responsible party (ie, </w:t>
      </w:r>
      <w:r w:rsidR="009562A5" w:rsidRPr="00C2213C">
        <w:t xml:space="preserve">Commonwealth or </w:t>
      </w:r>
      <w:r w:rsidR="003800A6" w:rsidRPr="00C2213C">
        <w:t>an</w:t>
      </w:r>
      <w:r w:rsidR="00037531" w:rsidRPr="00C2213C">
        <w:t xml:space="preserve"> Associated</w:t>
      </w:r>
      <w:r w:rsidR="003800A6" w:rsidRPr="00C2213C">
        <w:t xml:space="preserve"> </w:t>
      </w:r>
      <w:r w:rsidR="00037531" w:rsidRPr="00C2213C">
        <w:t>P</w:t>
      </w:r>
      <w:r w:rsidR="003800A6" w:rsidRPr="00C2213C">
        <w:t>arty</w:t>
      </w:r>
      <w:r w:rsidR="00C33102" w:rsidRPr="00C2213C">
        <w:t>)</w:t>
      </w:r>
      <w:r w:rsidR="003800A6" w:rsidRPr="00C2213C">
        <w:t>.</w:t>
      </w:r>
    </w:p>
    <w:p w14:paraId="607EA7B5" w14:textId="59AEE043" w:rsidR="003800A6" w:rsidRPr="00C2213C" w:rsidRDefault="007E75C7" w:rsidP="00682DE3">
      <w:pPr>
        <w:pStyle w:val="GuideText-ASDEFCON"/>
      </w:pPr>
      <w:r w:rsidRPr="00C2213C">
        <w:t>The second group of clauses addresses the record-keeping system</w:t>
      </w:r>
      <w:r w:rsidR="009562A5" w:rsidRPr="00C2213C">
        <w:t xml:space="preserve"> or ‘tool’</w:t>
      </w:r>
      <w:r w:rsidR="003946FE" w:rsidRPr="00C2213C">
        <w:t>,</w:t>
      </w:r>
      <w:r w:rsidRPr="00C2213C">
        <w:t xml:space="preserve"> and are only relevant </w:t>
      </w:r>
      <w:r w:rsidR="003946FE" w:rsidRPr="00C2213C">
        <w:t xml:space="preserve">if the Contractor will </w:t>
      </w:r>
      <w:r w:rsidR="003946FE" w:rsidRPr="00C2213C">
        <w:rPr>
          <w:u w:val="single"/>
        </w:rPr>
        <w:t>not</w:t>
      </w:r>
      <w:r w:rsidR="003946FE" w:rsidRPr="00C2213C">
        <w:t xml:space="preserve"> have CM responsibilities for the ICT System(s) and will </w:t>
      </w:r>
      <w:r w:rsidR="003946FE" w:rsidRPr="00C2213C">
        <w:rPr>
          <w:u w:val="single"/>
        </w:rPr>
        <w:t>not</w:t>
      </w:r>
      <w:r w:rsidR="003946FE" w:rsidRPr="00C2213C">
        <w:t xml:space="preserve"> use the CSA system defined under DSD-ENG-CM</w:t>
      </w:r>
      <w:r w:rsidRPr="00C2213C">
        <w:t xml:space="preserve"> to maintain the required system records identified </w:t>
      </w:r>
      <w:r w:rsidR="00C33102" w:rsidRPr="00C2213C">
        <w:t>by</w:t>
      </w:r>
      <w:r w:rsidRPr="00C2213C">
        <w:t xml:space="preserve"> clauses </w:t>
      </w:r>
      <w:r w:rsidR="00E445FC" w:rsidRPr="00C2213C">
        <w:fldChar w:fldCharType="begin"/>
      </w:r>
      <w:r w:rsidR="00E445FC" w:rsidRPr="00C2213C">
        <w:instrText xml:space="preserve"> REF _Ref497399895 \r \h </w:instrText>
      </w:r>
      <w:r w:rsidR="00E445FC" w:rsidRPr="00C2213C">
        <w:fldChar w:fldCharType="separate"/>
      </w:r>
      <w:r w:rsidR="002F0BEF">
        <w:t>6.2.8.9</w:t>
      </w:r>
      <w:r w:rsidR="00E445FC" w:rsidRPr="00C2213C">
        <w:fldChar w:fldCharType="end"/>
      </w:r>
      <w:r w:rsidRPr="00C2213C">
        <w:t xml:space="preserve"> to </w:t>
      </w:r>
      <w:r w:rsidR="009562A5" w:rsidRPr="00C2213C">
        <w:fldChar w:fldCharType="begin"/>
      </w:r>
      <w:r w:rsidR="009562A5" w:rsidRPr="00C2213C">
        <w:instrText xml:space="preserve"> REF _Ref361240690 \r \h </w:instrText>
      </w:r>
      <w:r w:rsidR="00682DE3" w:rsidRPr="00C2213C">
        <w:instrText xml:space="preserve"> \* MERGEFORMAT </w:instrText>
      </w:r>
      <w:r w:rsidR="009562A5" w:rsidRPr="00C2213C">
        <w:fldChar w:fldCharType="separate"/>
      </w:r>
      <w:r w:rsidR="002F0BEF">
        <w:t>6.2.8.12</w:t>
      </w:r>
      <w:r w:rsidR="009562A5" w:rsidRPr="00C2213C">
        <w:fldChar w:fldCharType="end"/>
      </w:r>
      <w:r w:rsidR="003946FE" w:rsidRPr="00C2213C">
        <w:t>.</w:t>
      </w:r>
      <w:r w:rsidRPr="00C2213C">
        <w:t xml:space="preserve"> </w:t>
      </w:r>
      <w:r w:rsidR="003946FE" w:rsidRPr="00C2213C">
        <w:t xml:space="preserve"> If both of these </w:t>
      </w:r>
      <w:r w:rsidR="00C33102" w:rsidRPr="00C2213C">
        <w:t xml:space="preserve">conditions </w:t>
      </w:r>
      <w:r w:rsidR="003946FE" w:rsidRPr="00C2213C">
        <w:t>are true</w:t>
      </w:r>
      <w:r w:rsidRPr="00C2213C">
        <w:t xml:space="preserve">, then clauses </w:t>
      </w:r>
      <w:r w:rsidR="003946FE" w:rsidRPr="00C2213C">
        <w:fldChar w:fldCharType="begin"/>
      </w:r>
      <w:r w:rsidR="003946FE" w:rsidRPr="00C2213C">
        <w:instrText xml:space="preserve"> REF _Ref315273141 \r \h </w:instrText>
      </w:r>
      <w:r w:rsidR="00682DE3" w:rsidRPr="00C2213C">
        <w:instrText xml:space="preserve"> \* MERGEFORMAT </w:instrText>
      </w:r>
      <w:r w:rsidR="003946FE" w:rsidRPr="00C2213C">
        <w:fldChar w:fldCharType="separate"/>
      </w:r>
      <w:r w:rsidR="002F0BEF">
        <w:t>6.2.8.4</w:t>
      </w:r>
      <w:r w:rsidR="003946FE" w:rsidRPr="00C2213C">
        <w:fldChar w:fldCharType="end"/>
      </w:r>
      <w:r w:rsidR="003946FE" w:rsidRPr="00C2213C">
        <w:t xml:space="preserve"> to </w:t>
      </w:r>
      <w:r w:rsidR="003946FE" w:rsidRPr="00C2213C">
        <w:fldChar w:fldCharType="begin"/>
      </w:r>
      <w:r w:rsidR="003946FE" w:rsidRPr="00C2213C">
        <w:instrText xml:space="preserve"> REF _Ref315273144 \r \h </w:instrText>
      </w:r>
      <w:r w:rsidR="00682DE3" w:rsidRPr="00C2213C">
        <w:instrText xml:space="preserve"> \* MERGEFORMAT </w:instrText>
      </w:r>
      <w:r w:rsidR="003946FE" w:rsidRPr="00C2213C">
        <w:fldChar w:fldCharType="separate"/>
      </w:r>
      <w:r w:rsidR="002F0BEF">
        <w:t>6.2.8.8</w:t>
      </w:r>
      <w:r w:rsidR="003946FE" w:rsidRPr="00C2213C">
        <w:fldChar w:fldCharType="end"/>
      </w:r>
      <w:r w:rsidR="003946FE" w:rsidRPr="00C2213C">
        <w:t xml:space="preserve"> </w:t>
      </w:r>
      <w:r w:rsidRPr="00C2213C">
        <w:t xml:space="preserve">are </w:t>
      </w:r>
      <w:r w:rsidR="003946FE" w:rsidRPr="00C2213C">
        <w:t xml:space="preserve">not </w:t>
      </w:r>
      <w:r w:rsidRPr="00C2213C">
        <w:t xml:space="preserve">required and </w:t>
      </w:r>
      <w:r w:rsidR="009562A5" w:rsidRPr="00C2213C">
        <w:t xml:space="preserve">should </w:t>
      </w:r>
      <w:r w:rsidRPr="00C2213C">
        <w:t>be deleted.</w:t>
      </w:r>
      <w:r w:rsidR="00983DB6" w:rsidRPr="00C2213C">
        <w:t xml:space="preserve">  </w:t>
      </w:r>
      <w:r w:rsidR="00DB5369" w:rsidRPr="00C2213C">
        <w:t xml:space="preserve">If either of the </w:t>
      </w:r>
      <w:r w:rsidR="00C33102" w:rsidRPr="00C2213C">
        <w:t>conditions are</w:t>
      </w:r>
      <w:r w:rsidR="00DB5369" w:rsidRPr="00C2213C">
        <w:t xml:space="preserve"> not true, then </w:t>
      </w:r>
      <w:r w:rsidR="003800A6" w:rsidRPr="00C2213C">
        <w:t xml:space="preserve">clauses </w:t>
      </w:r>
      <w:r w:rsidR="00DB5369" w:rsidRPr="00C2213C">
        <w:fldChar w:fldCharType="begin"/>
      </w:r>
      <w:r w:rsidR="00DB5369" w:rsidRPr="00C2213C">
        <w:instrText xml:space="preserve"> REF _Ref315273141 \r \h </w:instrText>
      </w:r>
      <w:r w:rsidR="00682DE3" w:rsidRPr="00C2213C">
        <w:instrText xml:space="preserve"> \* MERGEFORMAT </w:instrText>
      </w:r>
      <w:r w:rsidR="00DB5369" w:rsidRPr="00C2213C">
        <w:fldChar w:fldCharType="separate"/>
      </w:r>
      <w:r w:rsidR="002F0BEF">
        <w:t>6.2.8.4</w:t>
      </w:r>
      <w:r w:rsidR="00DB5369" w:rsidRPr="00C2213C">
        <w:fldChar w:fldCharType="end"/>
      </w:r>
      <w:r w:rsidR="00DB5369" w:rsidRPr="00C2213C">
        <w:t xml:space="preserve"> to </w:t>
      </w:r>
      <w:r w:rsidR="00DB5369" w:rsidRPr="00C2213C">
        <w:fldChar w:fldCharType="begin"/>
      </w:r>
      <w:r w:rsidR="00DB5369" w:rsidRPr="00C2213C">
        <w:instrText xml:space="preserve"> REF _Ref315273144 \r \h </w:instrText>
      </w:r>
      <w:r w:rsidR="00682DE3" w:rsidRPr="00C2213C">
        <w:instrText xml:space="preserve"> \* MERGEFORMAT </w:instrText>
      </w:r>
      <w:r w:rsidR="00DB5369" w:rsidRPr="00C2213C">
        <w:fldChar w:fldCharType="separate"/>
      </w:r>
      <w:r w:rsidR="002F0BEF">
        <w:t>6.2.8.8</w:t>
      </w:r>
      <w:r w:rsidR="00DB5369" w:rsidRPr="00C2213C">
        <w:fldChar w:fldCharType="end"/>
      </w:r>
      <w:r w:rsidR="00DB5369" w:rsidRPr="00C2213C">
        <w:t xml:space="preserve"> enable the required</w:t>
      </w:r>
      <w:r w:rsidR="003800A6" w:rsidRPr="00C2213C">
        <w:t xml:space="preserve"> record-keeping system to be </w:t>
      </w:r>
      <w:r w:rsidR="00DB5369" w:rsidRPr="00C2213C">
        <w:t>identified</w:t>
      </w:r>
      <w:r w:rsidR="003800A6" w:rsidRPr="00C2213C">
        <w:t xml:space="preserve">.  Drafters should select either Option A, for a Commonwealth record-keeping system with sub-options for hardware provided by the Commonwealth or </w:t>
      </w:r>
      <w:r w:rsidR="009562A5" w:rsidRPr="00C2213C">
        <w:t>for shared resources</w:t>
      </w:r>
      <w:r w:rsidR="003800A6" w:rsidRPr="00C2213C">
        <w:t xml:space="preserve">, </w:t>
      </w:r>
      <w:r w:rsidR="00893D21" w:rsidRPr="00C2213C">
        <w:t xml:space="preserve">or Option B for the Contractor to </w:t>
      </w:r>
      <w:r w:rsidR="00813DC3" w:rsidRPr="00C2213C">
        <w:t xml:space="preserve">use </w:t>
      </w:r>
      <w:r w:rsidR="00893D21" w:rsidRPr="00C2213C">
        <w:t>their</w:t>
      </w:r>
      <w:r w:rsidR="003800A6" w:rsidRPr="00C2213C">
        <w:t xml:space="preserve"> own </w:t>
      </w:r>
      <w:r w:rsidR="00C33102" w:rsidRPr="00C2213C">
        <w:t xml:space="preserve">record-keeping </w:t>
      </w:r>
      <w:r w:rsidR="003800A6" w:rsidRPr="00C2213C">
        <w:t>system.</w:t>
      </w:r>
    </w:p>
    <w:p w14:paraId="75F4BD18" w14:textId="229198DF" w:rsidR="00041BF0" w:rsidRPr="00C2213C" w:rsidRDefault="003800A6" w:rsidP="00682DE3">
      <w:pPr>
        <w:pStyle w:val="GuideText-ASDEFCON"/>
      </w:pPr>
      <w:r w:rsidRPr="00C2213C">
        <w:t xml:space="preserve">The </w:t>
      </w:r>
      <w:r w:rsidR="00DB5369" w:rsidRPr="00C2213C">
        <w:t xml:space="preserve">third group of clauses (ie, clauses </w:t>
      </w:r>
      <w:r w:rsidR="00E445FC" w:rsidRPr="00C2213C">
        <w:fldChar w:fldCharType="begin"/>
      </w:r>
      <w:r w:rsidR="00E445FC" w:rsidRPr="00C2213C">
        <w:instrText xml:space="preserve"> REF _Ref497399895 \r \h </w:instrText>
      </w:r>
      <w:r w:rsidR="00E445FC" w:rsidRPr="00C2213C">
        <w:fldChar w:fldCharType="separate"/>
      </w:r>
      <w:r w:rsidR="002F0BEF">
        <w:t>6.2.8.9</w:t>
      </w:r>
      <w:r w:rsidR="00E445FC" w:rsidRPr="00C2213C">
        <w:fldChar w:fldCharType="end"/>
      </w:r>
      <w:r w:rsidR="00DB5369" w:rsidRPr="00C2213C">
        <w:t xml:space="preserve"> to </w:t>
      </w:r>
      <w:r w:rsidR="009562A5" w:rsidRPr="00C2213C">
        <w:fldChar w:fldCharType="begin"/>
      </w:r>
      <w:r w:rsidR="009562A5" w:rsidRPr="00C2213C">
        <w:instrText xml:space="preserve"> REF _Ref361240690 \r \h </w:instrText>
      </w:r>
      <w:r w:rsidR="00682DE3" w:rsidRPr="00C2213C">
        <w:instrText xml:space="preserve"> \* MERGEFORMAT </w:instrText>
      </w:r>
      <w:r w:rsidR="009562A5" w:rsidRPr="00C2213C">
        <w:fldChar w:fldCharType="separate"/>
      </w:r>
      <w:r w:rsidR="002F0BEF">
        <w:t>6.2.8.12</w:t>
      </w:r>
      <w:r w:rsidR="009562A5" w:rsidRPr="00C2213C">
        <w:fldChar w:fldCharType="end"/>
      </w:r>
      <w:r w:rsidR="00DB5369" w:rsidRPr="00C2213C">
        <w:t xml:space="preserve">) </w:t>
      </w:r>
      <w:r w:rsidRPr="00C2213C">
        <w:t xml:space="preserve">list the system details to be recorded.  </w:t>
      </w:r>
      <w:r w:rsidR="00DB5369" w:rsidRPr="00C2213C">
        <w:t>Where the Contractor will have CM responsibilities and will use the CSA system defined under DSD-ENG-CM to maintain the required system records, d</w:t>
      </w:r>
      <w:r w:rsidR="009F305B" w:rsidRPr="00C2213C">
        <w:t xml:space="preserve">rafters should ensure that </w:t>
      </w:r>
      <w:r w:rsidR="00C33102" w:rsidRPr="00C2213C">
        <w:t xml:space="preserve">any </w:t>
      </w:r>
      <w:r w:rsidR="009F305B" w:rsidRPr="00C2213C">
        <w:t xml:space="preserve">additional requirements included here do not conflict or duplicate </w:t>
      </w:r>
      <w:r w:rsidR="00C33102" w:rsidRPr="00C2213C">
        <w:t xml:space="preserve">the </w:t>
      </w:r>
      <w:r w:rsidR="009F305B" w:rsidRPr="00C2213C">
        <w:t xml:space="preserve">records required to be maintained by the Contractor as part of </w:t>
      </w:r>
      <w:r w:rsidR="007F4D4D" w:rsidRPr="00C2213C">
        <w:t>CM</w:t>
      </w:r>
      <w:r w:rsidR="009A4442" w:rsidRPr="00C2213C">
        <w:t xml:space="preserve"> Services</w:t>
      </w:r>
      <w:r w:rsidR="009F305B" w:rsidRPr="00C2213C">
        <w:t>.  Where additional detail is required, d</w:t>
      </w:r>
      <w:r w:rsidR="00041BF0" w:rsidRPr="00C2213C">
        <w:t xml:space="preserve">rafters should amend </w:t>
      </w:r>
      <w:r w:rsidR="009A51A4" w:rsidRPr="00C2213C">
        <w:t xml:space="preserve">the draft clauses to include </w:t>
      </w:r>
      <w:r w:rsidR="009F305B" w:rsidRPr="00C2213C">
        <w:t xml:space="preserve">the </w:t>
      </w:r>
      <w:r w:rsidR="009A51A4" w:rsidRPr="00C2213C">
        <w:t>required fields</w:t>
      </w:r>
      <w:r w:rsidR="009F305B" w:rsidRPr="00C2213C">
        <w:t xml:space="preserve">.  The </w:t>
      </w:r>
      <w:r w:rsidR="003F0C55" w:rsidRPr="00C2213C">
        <w:t>types of system records that might need to be managed</w:t>
      </w:r>
      <w:r w:rsidR="00E04BD8" w:rsidRPr="00C2213C">
        <w:t xml:space="preserve"> </w:t>
      </w:r>
      <w:r w:rsidR="00A62AC2" w:rsidRPr="00C2213C">
        <w:t xml:space="preserve">(as addressed by the four clauses) </w:t>
      </w:r>
      <w:r w:rsidR="00E04BD8" w:rsidRPr="00C2213C">
        <w:t>include</w:t>
      </w:r>
      <w:r w:rsidR="00482764" w:rsidRPr="00C2213C">
        <w:t>:</w:t>
      </w:r>
    </w:p>
    <w:p w14:paraId="4907399B" w14:textId="77777777" w:rsidR="003E616A" w:rsidRPr="00C2213C" w:rsidRDefault="003E616A" w:rsidP="00682DE3">
      <w:pPr>
        <w:pStyle w:val="GuideSublistLv1-ASDEFCON"/>
        <w:numPr>
          <w:ilvl w:val="0"/>
          <w:numId w:val="60"/>
        </w:numPr>
      </w:pPr>
      <w:r w:rsidRPr="00C2213C">
        <w:t>application records</w:t>
      </w:r>
      <w:r w:rsidR="00BE4DFA" w:rsidRPr="00C2213C">
        <w:t>,</w:t>
      </w:r>
    </w:p>
    <w:p w14:paraId="3539BAC3" w14:textId="77777777" w:rsidR="003E616A" w:rsidRPr="00C2213C" w:rsidRDefault="003E616A" w:rsidP="00682DE3">
      <w:pPr>
        <w:pStyle w:val="GuideSublistLv1-ASDEFCON"/>
      </w:pPr>
      <w:r w:rsidRPr="00C2213C">
        <w:t>application kit records</w:t>
      </w:r>
      <w:r w:rsidR="00BE4DFA" w:rsidRPr="00C2213C">
        <w:t>,</w:t>
      </w:r>
    </w:p>
    <w:p w14:paraId="02BEA150" w14:textId="77777777" w:rsidR="003E616A" w:rsidRPr="00C2213C" w:rsidRDefault="003E616A" w:rsidP="00682DE3">
      <w:pPr>
        <w:pStyle w:val="GuideSublistLv1-ASDEFCON"/>
      </w:pPr>
      <w:r w:rsidRPr="00C2213C">
        <w:t>installation script records</w:t>
      </w:r>
      <w:r w:rsidR="00BE4DFA" w:rsidRPr="00C2213C">
        <w:t>,</w:t>
      </w:r>
      <w:r w:rsidR="00E04BD8" w:rsidRPr="00C2213C">
        <w:t xml:space="preserve"> </w:t>
      </w:r>
      <w:r w:rsidRPr="00C2213C">
        <w:t>and</w:t>
      </w:r>
    </w:p>
    <w:p w14:paraId="663F1EB3" w14:textId="77777777" w:rsidR="003E616A" w:rsidRPr="00C2213C" w:rsidRDefault="003E616A" w:rsidP="00682DE3">
      <w:pPr>
        <w:pStyle w:val="GuideSublistLv1-ASDEFCON"/>
      </w:pPr>
      <w:r w:rsidRPr="00C2213C">
        <w:t>distribution records</w:t>
      </w:r>
      <w:r w:rsidR="009562A5" w:rsidRPr="00C2213C">
        <w:t xml:space="preserve"> for the above</w:t>
      </w:r>
      <w:r w:rsidRPr="00C2213C">
        <w:t>.</w:t>
      </w:r>
    </w:p>
    <w:p w14:paraId="1E89B26A" w14:textId="77777777" w:rsidR="00F817C5" w:rsidRPr="00C2213C" w:rsidRDefault="00041BF0" w:rsidP="00B94420">
      <w:pPr>
        <w:pStyle w:val="GuideMarginHead-ASDEFCON"/>
      </w:pPr>
      <w:r w:rsidRPr="00C2213C">
        <w:rPr>
          <w:u w:val="single"/>
        </w:rPr>
        <w:t>Related Clauses/Documents</w:t>
      </w:r>
      <w:r w:rsidRPr="00C2213C">
        <w:t>:</w:t>
      </w:r>
    </w:p>
    <w:p w14:paraId="238E60E1" w14:textId="2B690374" w:rsidR="001035BB" w:rsidRPr="00C2213C" w:rsidRDefault="001035BB" w:rsidP="00EE1C32">
      <w:pPr>
        <w:pStyle w:val="GuideText-ASDEFCON"/>
      </w:pPr>
      <w:r w:rsidRPr="00C2213C">
        <w:t xml:space="preserve">Clause </w:t>
      </w:r>
      <w:r w:rsidR="00E445FC" w:rsidRPr="00C2213C">
        <w:fldChar w:fldCharType="begin"/>
      </w:r>
      <w:r w:rsidR="00E445FC" w:rsidRPr="00C2213C">
        <w:instrText xml:space="preserve"> REF _Ref497399499 \r \h </w:instrText>
      </w:r>
      <w:r w:rsidR="00E445FC" w:rsidRPr="00C2213C">
        <w:fldChar w:fldCharType="separate"/>
      </w:r>
      <w:r w:rsidR="002F0BEF">
        <w:t>6.2.7</w:t>
      </w:r>
      <w:r w:rsidR="00E445FC" w:rsidRPr="00C2213C">
        <w:fldChar w:fldCharType="end"/>
      </w:r>
      <w:r w:rsidRPr="00C2213C">
        <w:t xml:space="preserve">, </w:t>
      </w:r>
      <w:r w:rsidR="00EE1C32" w:rsidRPr="00C2213C">
        <w:fldChar w:fldCharType="begin"/>
      </w:r>
      <w:r w:rsidR="00EE1C32" w:rsidRPr="00C2213C">
        <w:instrText xml:space="preserve"> REF _Ref497399499 \h </w:instrText>
      </w:r>
      <w:r w:rsidR="00EE1C32" w:rsidRPr="00C2213C">
        <w:fldChar w:fldCharType="separate"/>
      </w:r>
      <w:r w:rsidR="002F0BEF" w:rsidRPr="00C2213C">
        <w:t>Software Licence Management</w:t>
      </w:r>
      <w:r w:rsidR="00EE1C32" w:rsidRPr="00C2213C">
        <w:fldChar w:fldCharType="end"/>
      </w:r>
      <w:r w:rsidRPr="00C2213C">
        <w:t xml:space="preserve">, which includes requirements for </w:t>
      </w:r>
      <w:r w:rsidR="00E51A7B" w:rsidRPr="00C2213C">
        <w:t xml:space="preserve">recording </w:t>
      </w:r>
      <w:r w:rsidR="00917663" w:rsidRPr="00C2213C">
        <w:t xml:space="preserve">the </w:t>
      </w:r>
      <w:r w:rsidR="00E51A7B" w:rsidRPr="00C2213C">
        <w:t>l</w:t>
      </w:r>
      <w:r w:rsidRPr="00C2213C">
        <w:t>icence details</w:t>
      </w:r>
      <w:r w:rsidR="00917663" w:rsidRPr="00C2213C">
        <w:t xml:space="preserve"> for each application</w:t>
      </w:r>
    </w:p>
    <w:p w14:paraId="28275F72" w14:textId="77777777" w:rsidR="00041BF0" w:rsidRPr="00C2213C" w:rsidRDefault="003351F2" w:rsidP="00B94420">
      <w:pPr>
        <w:pStyle w:val="GuideText-ASDEFCON"/>
      </w:pPr>
      <w:r w:rsidRPr="00C2213C">
        <w:t>DSD-ENG-CM</w:t>
      </w:r>
      <w:r w:rsidR="001C4E20" w:rsidRPr="00C2213C">
        <w:t>, which defines requirements for the CSA system</w:t>
      </w:r>
    </w:p>
    <w:p w14:paraId="09856BBD" w14:textId="77777777" w:rsidR="007F4D4D" w:rsidRPr="00C2213C" w:rsidRDefault="00BE72DC" w:rsidP="00B94420">
      <w:pPr>
        <w:pStyle w:val="GuideText-ASDEFCON"/>
      </w:pPr>
      <w:r w:rsidRPr="00C2213C">
        <w:t xml:space="preserve">Draft </w:t>
      </w:r>
      <w:r w:rsidR="007F4D4D" w:rsidRPr="00C2213C">
        <w:t>SOW clause 3.6, Co</w:t>
      </w:r>
      <w:r w:rsidRPr="00C2213C">
        <w:t>-</w:t>
      </w:r>
      <w:r w:rsidR="007F4D4D" w:rsidRPr="00C2213C">
        <w:t>ordination and Co</w:t>
      </w:r>
      <w:r w:rsidRPr="00C2213C">
        <w:t>-</w:t>
      </w:r>
      <w:r w:rsidR="007F4D4D" w:rsidRPr="00C2213C">
        <w:t>operation, for when information is passed to another party to perform CM</w:t>
      </w:r>
    </w:p>
    <w:p w14:paraId="5E82E489" w14:textId="77777777" w:rsidR="00041BF0" w:rsidRPr="00C2213C" w:rsidRDefault="00041BF0" w:rsidP="00B94420">
      <w:pPr>
        <w:pStyle w:val="GuideMarginHead-ASDEFCON"/>
      </w:pPr>
      <w:r w:rsidRPr="00C2213C">
        <w:rPr>
          <w:u w:val="single"/>
        </w:rPr>
        <w:t>Optional Clauses</w:t>
      </w:r>
      <w:r w:rsidRPr="00C2213C">
        <w:t>:</w:t>
      </w:r>
      <w:r w:rsidRPr="00C2213C">
        <w:tab/>
        <w:t>None</w:t>
      </w:r>
    </w:p>
    <w:p w14:paraId="5E86426B" w14:textId="26E46812" w:rsidR="00E329A2" w:rsidRPr="00C2213C" w:rsidRDefault="009562A5" w:rsidP="00E329A2">
      <w:pPr>
        <w:pStyle w:val="heading"/>
        <w:rPr>
          <w:noProof w:val="0"/>
        </w:rPr>
      </w:pPr>
      <w:r w:rsidRPr="00C2213C">
        <w:rPr>
          <w:noProof w:val="0"/>
        </w:rPr>
        <w:fldChar w:fldCharType="begin"/>
      </w:r>
      <w:r w:rsidRPr="00C2213C">
        <w:rPr>
          <w:noProof w:val="0"/>
        </w:rPr>
        <w:instrText xml:space="preserve"> REF _Ref361241219 \r \h </w:instrText>
      </w:r>
      <w:r w:rsidR="00E329A2" w:rsidRPr="00C2213C">
        <w:rPr>
          <w:noProof w:val="0"/>
        </w:rPr>
        <w:instrText xml:space="preserve"> \* MERGEFORMAT </w:instrText>
      </w:r>
      <w:r w:rsidRPr="00C2213C">
        <w:rPr>
          <w:noProof w:val="0"/>
        </w:rPr>
      </w:r>
      <w:r w:rsidRPr="00C2213C">
        <w:rPr>
          <w:noProof w:val="0"/>
        </w:rPr>
        <w:fldChar w:fldCharType="separate"/>
      </w:r>
      <w:r w:rsidR="002F0BEF">
        <w:rPr>
          <w:noProof w:val="0"/>
        </w:rPr>
        <w:t>6.2.9</w:t>
      </w:r>
      <w:r w:rsidRPr="00C2213C">
        <w:rPr>
          <w:noProof w:val="0"/>
        </w:rPr>
        <w:fldChar w:fldCharType="end"/>
      </w:r>
      <w:r w:rsidR="00B7649D" w:rsidRPr="00C2213C">
        <w:rPr>
          <w:noProof w:val="0"/>
        </w:rPr>
        <w:tab/>
      </w:r>
      <w:r w:rsidR="00E329A2" w:rsidRPr="00C2213C">
        <w:rPr>
          <w:noProof w:val="0"/>
        </w:rPr>
        <w:fldChar w:fldCharType="begin"/>
      </w:r>
      <w:r w:rsidR="00E329A2" w:rsidRPr="00C2213C">
        <w:rPr>
          <w:noProof w:val="0"/>
        </w:rPr>
        <w:instrText xml:space="preserve"> REF _Ref361241219 \h </w:instrText>
      </w:r>
      <w:r w:rsidR="00E329A2" w:rsidRPr="00C2213C">
        <w:rPr>
          <w:noProof w:val="0"/>
        </w:rPr>
      </w:r>
      <w:r w:rsidR="00E329A2" w:rsidRPr="00C2213C">
        <w:rPr>
          <w:noProof w:val="0"/>
        </w:rPr>
        <w:fldChar w:fldCharType="separate"/>
      </w:r>
      <w:r w:rsidR="002F0BEF" w:rsidRPr="00C2213C">
        <w:t>Failure Resolution</w:t>
      </w:r>
      <w:r w:rsidR="00E329A2" w:rsidRPr="00C2213C">
        <w:rPr>
          <w:noProof w:val="0"/>
        </w:rPr>
        <w:fldChar w:fldCharType="end"/>
      </w:r>
    </w:p>
    <w:p w14:paraId="5FAEFD3A" w14:textId="77777777" w:rsidR="000E4027" w:rsidRPr="00C2213C" w:rsidRDefault="000E4027" w:rsidP="00B94420">
      <w:pPr>
        <w:pStyle w:val="GuideMarginHead-ASDEFCON"/>
      </w:pPr>
      <w:r w:rsidRPr="00C2213C">
        <w:rPr>
          <w:u w:val="single"/>
        </w:rPr>
        <w:t>Status</w:t>
      </w:r>
      <w:r w:rsidRPr="00C2213C">
        <w:t>:</w:t>
      </w:r>
      <w:r w:rsidRPr="00C2213C">
        <w:tab/>
      </w:r>
      <w:r w:rsidR="00A218F2" w:rsidRPr="00C2213C">
        <w:t>Core</w:t>
      </w:r>
    </w:p>
    <w:p w14:paraId="57358BA9" w14:textId="77777777" w:rsidR="000E4027" w:rsidRPr="00C2213C" w:rsidRDefault="000E4027" w:rsidP="00B94420">
      <w:pPr>
        <w:pStyle w:val="GuideMarginHead-ASDEFCON"/>
      </w:pPr>
      <w:r w:rsidRPr="00C2213C">
        <w:rPr>
          <w:u w:val="single"/>
        </w:rPr>
        <w:t>Purpose</w:t>
      </w:r>
      <w:r w:rsidRPr="00C2213C">
        <w:t>:</w:t>
      </w:r>
      <w:r w:rsidRPr="00C2213C">
        <w:tab/>
        <w:t xml:space="preserve">To define </w:t>
      </w:r>
      <w:r w:rsidR="00C838BE" w:rsidRPr="00C2213C">
        <w:t xml:space="preserve">the nature of </w:t>
      </w:r>
      <w:r w:rsidR="00D7736D" w:rsidRPr="00C2213C">
        <w:t xml:space="preserve">system administration </w:t>
      </w:r>
      <w:r w:rsidRPr="00C2213C">
        <w:t xml:space="preserve">Services </w:t>
      </w:r>
      <w:r w:rsidR="00B4612D" w:rsidRPr="00C2213C">
        <w:t xml:space="preserve">that the Contractor is </w:t>
      </w:r>
      <w:r w:rsidRPr="00C2213C">
        <w:t xml:space="preserve">required </w:t>
      </w:r>
      <w:r w:rsidR="00B4612D" w:rsidRPr="00C2213C">
        <w:t xml:space="preserve">to undertake </w:t>
      </w:r>
      <w:r w:rsidR="00D33B66" w:rsidRPr="00C2213C">
        <w:t xml:space="preserve">for </w:t>
      </w:r>
      <w:r w:rsidR="000671C4" w:rsidRPr="00C2213C">
        <w:t xml:space="preserve">restoring </w:t>
      </w:r>
      <w:r w:rsidR="00F817C5" w:rsidRPr="00C2213C">
        <w:t xml:space="preserve">ICT </w:t>
      </w:r>
      <w:r w:rsidR="00D33B66" w:rsidRPr="00C2213C">
        <w:t>S</w:t>
      </w:r>
      <w:r w:rsidR="000671C4" w:rsidRPr="00C2213C">
        <w:t xml:space="preserve">ystem </w:t>
      </w:r>
      <w:r w:rsidR="00A62AC2" w:rsidRPr="00C2213C">
        <w:t xml:space="preserve">functions </w:t>
      </w:r>
      <w:r w:rsidR="000671C4" w:rsidRPr="00C2213C">
        <w:t>to users.</w:t>
      </w:r>
    </w:p>
    <w:p w14:paraId="3C3BBA52" w14:textId="77777777" w:rsidR="000E4027" w:rsidRPr="00C2213C" w:rsidRDefault="000E4027" w:rsidP="00B94420">
      <w:pPr>
        <w:pStyle w:val="GuideMarginHead-ASDEFCON"/>
      </w:pPr>
      <w:r w:rsidRPr="00C2213C">
        <w:rPr>
          <w:u w:val="single"/>
        </w:rPr>
        <w:t>Policy</w:t>
      </w:r>
      <w:r w:rsidRPr="00C2213C">
        <w:t>:</w:t>
      </w:r>
      <w:r w:rsidRPr="00C2213C">
        <w:tab/>
        <w:t>TBD</w:t>
      </w:r>
    </w:p>
    <w:p w14:paraId="5A67B327" w14:textId="77777777" w:rsidR="001A027E" w:rsidRPr="00C2213C" w:rsidRDefault="000E4027" w:rsidP="00B94420">
      <w:pPr>
        <w:pStyle w:val="GuideMarginHead-ASDEFCON"/>
      </w:pPr>
      <w:r w:rsidRPr="00C2213C">
        <w:rPr>
          <w:u w:val="single"/>
        </w:rPr>
        <w:t>Guidance</w:t>
      </w:r>
      <w:r w:rsidRPr="00C2213C">
        <w:rPr>
          <w:rStyle w:val="MarginheadingChar"/>
        </w:rPr>
        <w:t>:</w:t>
      </w:r>
      <w:r w:rsidRPr="00C2213C">
        <w:tab/>
        <w:t xml:space="preserve">Specific requirements for </w:t>
      </w:r>
      <w:r w:rsidR="007D5AD1" w:rsidRPr="00C2213C">
        <w:t xml:space="preserve">resolving Failures </w:t>
      </w:r>
      <w:r w:rsidR="00A62AC2" w:rsidRPr="00C2213C">
        <w:t xml:space="preserve">within </w:t>
      </w:r>
      <w:r w:rsidRPr="00C2213C">
        <w:t xml:space="preserve">the </w:t>
      </w:r>
      <w:r w:rsidR="00A62AC2" w:rsidRPr="00C2213C">
        <w:t xml:space="preserve">identified </w:t>
      </w:r>
      <w:r w:rsidR="00F817C5" w:rsidRPr="00C2213C">
        <w:t xml:space="preserve">ICT </w:t>
      </w:r>
      <w:r w:rsidRPr="00C2213C">
        <w:t>System</w:t>
      </w:r>
      <w:r w:rsidR="00D33B66" w:rsidRPr="00C2213C">
        <w:t>(</w:t>
      </w:r>
      <w:r w:rsidR="00F3507E" w:rsidRPr="00C2213C">
        <w:t>s</w:t>
      </w:r>
      <w:r w:rsidR="00D33B66" w:rsidRPr="00C2213C">
        <w:t>)</w:t>
      </w:r>
      <w:r w:rsidRPr="00C2213C">
        <w:t xml:space="preserve"> should be detailed within th</w:t>
      </w:r>
      <w:r w:rsidR="007D5AD1" w:rsidRPr="00C2213C">
        <w:t>is</w:t>
      </w:r>
      <w:r w:rsidRPr="00C2213C">
        <w:t xml:space="preserve"> clause.  These </w:t>
      </w:r>
      <w:r w:rsidR="007D5AD1" w:rsidRPr="00C2213C">
        <w:t xml:space="preserve">requirements </w:t>
      </w:r>
      <w:r w:rsidRPr="00C2213C">
        <w:t>could vary considerably from one contract to another</w:t>
      </w:r>
      <w:r w:rsidR="001A027E" w:rsidRPr="00C2213C">
        <w:t xml:space="preserve">, depending </w:t>
      </w:r>
      <w:r w:rsidR="00E51A7B" w:rsidRPr="00C2213C">
        <w:t>up</w:t>
      </w:r>
      <w:r w:rsidR="001A027E" w:rsidRPr="00C2213C">
        <w:t xml:space="preserve">on the scope </w:t>
      </w:r>
      <w:r w:rsidR="00A656FB" w:rsidRPr="00C2213C">
        <w:t>of Services to be performed under the</w:t>
      </w:r>
      <w:r w:rsidR="001A027E" w:rsidRPr="00C2213C">
        <w:t xml:space="preserve"> Contract and the activities </w:t>
      </w:r>
      <w:r w:rsidR="00A656FB" w:rsidRPr="00C2213C">
        <w:t xml:space="preserve">that are </w:t>
      </w:r>
      <w:r w:rsidR="000927BC" w:rsidRPr="00C2213C">
        <w:t>allocated to</w:t>
      </w:r>
      <w:r w:rsidR="001A027E" w:rsidRPr="00C2213C">
        <w:t xml:space="preserve"> other parties (eg, </w:t>
      </w:r>
      <w:r w:rsidR="000A7B02" w:rsidRPr="00C2213C">
        <w:t xml:space="preserve">whether the Contract also includes help desk Services and </w:t>
      </w:r>
      <w:r w:rsidR="001A027E" w:rsidRPr="00C2213C">
        <w:t xml:space="preserve">if </w:t>
      </w:r>
      <w:r w:rsidR="000A7B02" w:rsidRPr="00C2213C">
        <w:t>the</w:t>
      </w:r>
      <w:r w:rsidR="007D5AD1" w:rsidRPr="00C2213C">
        <w:t xml:space="preserve"> </w:t>
      </w:r>
      <w:r w:rsidR="001A027E" w:rsidRPr="00C2213C">
        <w:t xml:space="preserve">ICT System is dependent upon hardware </w:t>
      </w:r>
      <w:r w:rsidR="007D5AD1" w:rsidRPr="00C2213C">
        <w:t>M</w:t>
      </w:r>
      <w:r w:rsidR="001A027E" w:rsidRPr="00C2213C">
        <w:t>aintenance provided by another party)</w:t>
      </w:r>
      <w:r w:rsidRPr="00C2213C">
        <w:t>.</w:t>
      </w:r>
    </w:p>
    <w:p w14:paraId="5750D76D" w14:textId="2F525DCE" w:rsidR="004F1E6E" w:rsidRPr="00C2213C" w:rsidRDefault="004F1E6E" w:rsidP="00B94420">
      <w:pPr>
        <w:pStyle w:val="GuideText-ASDEFCON"/>
      </w:pPr>
      <w:r w:rsidRPr="00C2213C">
        <w:t xml:space="preserve">Clause </w:t>
      </w:r>
      <w:r w:rsidRPr="00C2213C">
        <w:fldChar w:fldCharType="begin"/>
      </w:r>
      <w:r w:rsidRPr="00C2213C">
        <w:instrText xml:space="preserve"> REF _Ref315081713 \r \h </w:instrText>
      </w:r>
      <w:r w:rsidR="00B94420" w:rsidRPr="00C2213C">
        <w:instrText xml:space="preserve"> \* MERGEFORMAT </w:instrText>
      </w:r>
      <w:r w:rsidRPr="00C2213C">
        <w:fldChar w:fldCharType="separate"/>
      </w:r>
      <w:r w:rsidR="002F0BEF">
        <w:t>6.2.9.1</w:t>
      </w:r>
      <w:r w:rsidRPr="00C2213C">
        <w:fldChar w:fldCharType="end"/>
      </w:r>
      <w:r w:rsidRPr="00C2213C">
        <w:t xml:space="preserve"> lists the types of Failure resolution activities to be</w:t>
      </w:r>
      <w:r w:rsidR="004708B0" w:rsidRPr="00C2213C">
        <w:t xml:space="preserve"> provided</w:t>
      </w:r>
      <w:r w:rsidR="00BC260E" w:rsidRPr="00C2213C">
        <w:t xml:space="preserve"> as </w:t>
      </w:r>
      <w:r w:rsidR="00D7736D" w:rsidRPr="00C2213C">
        <w:t xml:space="preserve">system administration </w:t>
      </w:r>
      <w:r w:rsidR="00BC260E" w:rsidRPr="00C2213C">
        <w:t>Services</w:t>
      </w:r>
      <w:r w:rsidR="002A092E" w:rsidRPr="00C2213C">
        <w:t>, including the requirement to</w:t>
      </w:r>
      <w:r w:rsidR="005476EA" w:rsidRPr="00C2213C">
        <w:t xml:space="preserve"> transfer</w:t>
      </w:r>
      <w:r w:rsidR="002A092E" w:rsidRPr="00C2213C">
        <w:t xml:space="preserve"> responsibility for Failure resolution</w:t>
      </w:r>
      <w:r w:rsidR="005476EA" w:rsidRPr="00C2213C">
        <w:t xml:space="preserve"> to a </w:t>
      </w:r>
      <w:r w:rsidR="00BD2F3F" w:rsidRPr="00C2213C">
        <w:t>Software</w:t>
      </w:r>
      <w:r w:rsidR="005476EA" w:rsidRPr="00C2213C">
        <w:t xml:space="preserve"> change activity</w:t>
      </w:r>
      <w:r w:rsidR="002A092E" w:rsidRPr="00C2213C">
        <w:t xml:space="preserve"> while implementing a work around solution</w:t>
      </w:r>
      <w:r w:rsidRPr="00C2213C">
        <w:t>.</w:t>
      </w:r>
      <w:r w:rsidR="004708B0" w:rsidRPr="00C2213C">
        <w:t xml:space="preserve">  Drafters should tailor this list for their Contract’s individual requirements.  The initial requirements listed </w:t>
      </w:r>
      <w:r w:rsidR="002A092E" w:rsidRPr="00C2213C">
        <w:t xml:space="preserve">under clause </w:t>
      </w:r>
      <w:r w:rsidR="002A092E" w:rsidRPr="00C2213C">
        <w:fldChar w:fldCharType="begin"/>
      </w:r>
      <w:r w:rsidR="002A092E" w:rsidRPr="00C2213C">
        <w:instrText xml:space="preserve"> REF _Ref315081713 \r \h </w:instrText>
      </w:r>
      <w:r w:rsidR="00B94420" w:rsidRPr="00C2213C">
        <w:instrText xml:space="preserve"> \* MERGEFORMAT </w:instrText>
      </w:r>
      <w:r w:rsidR="002A092E" w:rsidRPr="00C2213C">
        <w:fldChar w:fldCharType="separate"/>
      </w:r>
      <w:r w:rsidR="002F0BEF">
        <w:t>6.2.9.1</w:t>
      </w:r>
      <w:r w:rsidR="002A092E" w:rsidRPr="00C2213C">
        <w:fldChar w:fldCharType="end"/>
      </w:r>
      <w:r w:rsidR="002A092E" w:rsidRPr="00C2213C">
        <w:t xml:space="preserve"> </w:t>
      </w:r>
      <w:r w:rsidR="004708B0" w:rsidRPr="00C2213C">
        <w:t xml:space="preserve">are based on Services described in </w:t>
      </w:r>
      <w:r w:rsidR="000A289A" w:rsidRPr="00C2213C">
        <w:t xml:space="preserve">the </w:t>
      </w:r>
      <w:r w:rsidR="004708B0" w:rsidRPr="00C2213C">
        <w:t>preceding clauses</w:t>
      </w:r>
      <w:r w:rsidR="00EE1AFF" w:rsidRPr="00C2213C">
        <w:t xml:space="preserve"> and clause </w:t>
      </w:r>
      <w:r w:rsidR="00EE1AFF" w:rsidRPr="00C2213C">
        <w:fldChar w:fldCharType="begin"/>
      </w:r>
      <w:r w:rsidR="00EE1AFF" w:rsidRPr="00C2213C">
        <w:instrText xml:space="preserve"> REF _Ref355350314 \r \h </w:instrText>
      </w:r>
      <w:r w:rsidR="00B94420" w:rsidRPr="00C2213C">
        <w:instrText xml:space="preserve"> \* MERGEFORMAT </w:instrText>
      </w:r>
      <w:r w:rsidR="00EE1AFF" w:rsidRPr="00C2213C">
        <w:fldChar w:fldCharType="separate"/>
      </w:r>
      <w:r w:rsidR="002F0BEF">
        <w:t>6.2.10</w:t>
      </w:r>
      <w:r w:rsidR="00EE1AFF" w:rsidRPr="00C2213C">
        <w:fldChar w:fldCharType="end"/>
      </w:r>
      <w:r w:rsidR="004708B0" w:rsidRPr="00C2213C">
        <w:t xml:space="preserve">, while the latter requirements in the list refer to </w:t>
      </w:r>
      <w:r w:rsidR="007D5AD1" w:rsidRPr="00C2213C">
        <w:t xml:space="preserve">hardware </w:t>
      </w:r>
      <w:r w:rsidR="004708B0" w:rsidRPr="00C2213C">
        <w:t xml:space="preserve">Maintenance and </w:t>
      </w:r>
      <w:r w:rsidR="007D5AD1" w:rsidRPr="00C2213C">
        <w:t xml:space="preserve">to </w:t>
      </w:r>
      <w:r w:rsidR="00BD2F3F" w:rsidRPr="00C2213C">
        <w:t>Software</w:t>
      </w:r>
      <w:r w:rsidR="004708B0" w:rsidRPr="00C2213C">
        <w:t xml:space="preserve"> </w:t>
      </w:r>
      <w:r w:rsidR="007D5AD1" w:rsidRPr="00C2213C">
        <w:t xml:space="preserve">support </w:t>
      </w:r>
      <w:r w:rsidR="004708B0" w:rsidRPr="00C2213C">
        <w:t>(</w:t>
      </w:r>
      <w:r w:rsidR="007D5AD1" w:rsidRPr="00C2213C">
        <w:t xml:space="preserve">eg, for resolution </w:t>
      </w:r>
      <w:r w:rsidR="00F42147" w:rsidRPr="00C2213C">
        <w:t xml:space="preserve">of </w:t>
      </w:r>
      <w:r w:rsidR="000A7B02" w:rsidRPr="00C2213C">
        <w:t>Failure</w:t>
      </w:r>
      <w:r w:rsidR="00A218F2" w:rsidRPr="00C2213C">
        <w:t>s</w:t>
      </w:r>
      <w:r w:rsidR="000A7B02" w:rsidRPr="00C2213C">
        <w:t xml:space="preserve"> </w:t>
      </w:r>
      <w:r w:rsidR="004708B0" w:rsidRPr="00C2213C">
        <w:t>via</w:t>
      </w:r>
      <w:r w:rsidR="007D5AD1" w:rsidRPr="00C2213C">
        <w:t xml:space="preserve"> </w:t>
      </w:r>
      <w:r w:rsidR="00BD2F3F" w:rsidRPr="00C2213C">
        <w:t>Software</w:t>
      </w:r>
      <w:r w:rsidR="004708B0" w:rsidRPr="00C2213C">
        <w:t xml:space="preserve"> change)</w:t>
      </w:r>
      <w:r w:rsidR="000A289A" w:rsidRPr="00C2213C">
        <w:t xml:space="preserve"> addressed by other DSDs</w:t>
      </w:r>
      <w:r w:rsidR="004708B0" w:rsidRPr="00C2213C">
        <w:t>.</w:t>
      </w:r>
      <w:r w:rsidR="00EE1AFF" w:rsidRPr="00C2213C">
        <w:t xml:space="preserve">  When Services for </w:t>
      </w:r>
      <w:r w:rsidR="00BD2F3F" w:rsidRPr="00C2213C">
        <w:t>Software</w:t>
      </w:r>
      <w:r w:rsidR="00EE1AFF" w:rsidRPr="00C2213C">
        <w:t xml:space="preserve"> Maintenance not involving </w:t>
      </w:r>
      <w:r w:rsidR="00BD2F3F" w:rsidRPr="00C2213C">
        <w:t>Software</w:t>
      </w:r>
      <w:r w:rsidR="00EE1AFF" w:rsidRPr="00C2213C">
        <w:t xml:space="preserve"> change are included in the </w:t>
      </w:r>
      <w:r w:rsidR="00A218F2" w:rsidRPr="00C2213C">
        <w:t>Contract</w:t>
      </w:r>
      <w:r w:rsidR="00EE1AFF" w:rsidRPr="00C2213C">
        <w:t xml:space="preserve">, drafters need to ensure that there is no overlap or conflict </w:t>
      </w:r>
      <w:r w:rsidR="00CC5B3F" w:rsidRPr="00C2213C">
        <w:t>with</w:t>
      </w:r>
      <w:r w:rsidR="00EE1AFF" w:rsidRPr="00C2213C">
        <w:t xml:space="preserve"> clause </w:t>
      </w:r>
      <w:r w:rsidR="00EE1AFF" w:rsidRPr="00C2213C">
        <w:fldChar w:fldCharType="begin"/>
      </w:r>
      <w:r w:rsidR="00EE1AFF" w:rsidRPr="00C2213C">
        <w:instrText xml:space="preserve"> REF _Ref355350314 \r \h </w:instrText>
      </w:r>
      <w:r w:rsidR="00B94420" w:rsidRPr="00C2213C">
        <w:instrText xml:space="preserve"> \* MERGEFORMAT </w:instrText>
      </w:r>
      <w:r w:rsidR="00EE1AFF" w:rsidRPr="00C2213C">
        <w:fldChar w:fldCharType="separate"/>
      </w:r>
      <w:r w:rsidR="002F0BEF">
        <w:t>6.2.10</w:t>
      </w:r>
      <w:r w:rsidR="00EE1AFF" w:rsidRPr="00C2213C">
        <w:fldChar w:fldCharType="end"/>
      </w:r>
      <w:r w:rsidR="00EE1AFF" w:rsidRPr="00C2213C">
        <w:t>.</w:t>
      </w:r>
    </w:p>
    <w:p w14:paraId="53655EE4" w14:textId="4D768082" w:rsidR="000E4027" w:rsidRPr="00C2213C" w:rsidRDefault="004F1E6E" w:rsidP="00B94420">
      <w:pPr>
        <w:pStyle w:val="GuideText-ASDEFCON"/>
      </w:pPr>
      <w:r w:rsidRPr="00C2213C">
        <w:t>For Failures that will be resolved via hardware Maintenance</w:t>
      </w:r>
      <w:r w:rsidR="00551949" w:rsidRPr="00C2213C">
        <w:t>,</w:t>
      </w:r>
      <w:r w:rsidRPr="00C2213C">
        <w:t xml:space="preserve"> the default clause </w:t>
      </w:r>
      <w:r w:rsidR="00F42147" w:rsidRPr="00C2213C">
        <w:t>(</w:t>
      </w:r>
      <w:r w:rsidR="00F42147" w:rsidRPr="00C2213C">
        <w:fldChar w:fldCharType="begin"/>
      </w:r>
      <w:r w:rsidR="00F42147" w:rsidRPr="00C2213C">
        <w:instrText xml:space="preserve"> REF _Ref315081713 \r \h </w:instrText>
      </w:r>
      <w:r w:rsidR="00B94420" w:rsidRPr="00C2213C">
        <w:instrText xml:space="preserve"> \* MERGEFORMAT </w:instrText>
      </w:r>
      <w:r w:rsidR="00F42147" w:rsidRPr="00C2213C">
        <w:fldChar w:fldCharType="separate"/>
      </w:r>
      <w:r w:rsidR="002F0BEF">
        <w:t>6.2.9.1</w:t>
      </w:r>
      <w:r w:rsidR="00F42147" w:rsidRPr="00C2213C">
        <w:fldChar w:fldCharType="end"/>
      </w:r>
      <w:r w:rsidR="00CC5B3F" w:rsidRPr="00C2213C">
        <w:t>g</w:t>
      </w:r>
      <w:r w:rsidR="00F42147" w:rsidRPr="00C2213C">
        <w:t xml:space="preserve">) </w:t>
      </w:r>
      <w:r w:rsidRPr="00C2213C">
        <w:t>refer</w:t>
      </w:r>
      <w:r w:rsidR="004708B0" w:rsidRPr="00C2213C">
        <w:t>s</w:t>
      </w:r>
      <w:r w:rsidRPr="00C2213C">
        <w:t xml:space="preserve"> to DSD-MNT-MGT and DSD-MNT-SERV.  </w:t>
      </w:r>
      <w:r w:rsidR="00551949" w:rsidRPr="00C2213C">
        <w:t>For particular</w:t>
      </w:r>
      <w:r w:rsidRPr="00C2213C">
        <w:t xml:space="preserve"> ICT System</w:t>
      </w:r>
      <w:r w:rsidR="00551949" w:rsidRPr="00C2213C">
        <w:t xml:space="preserve">s (eg, command-and-control systems or surveillance systems), hardware Maintenance will </w:t>
      </w:r>
      <w:r w:rsidR="00D7736D" w:rsidRPr="00C2213C">
        <w:t xml:space="preserve">require </w:t>
      </w:r>
      <w:r w:rsidR="00551949" w:rsidRPr="00C2213C">
        <w:t xml:space="preserve">the detailed management and work </w:t>
      </w:r>
      <w:r w:rsidR="00F42147" w:rsidRPr="00C2213C">
        <w:t xml:space="preserve">provisions </w:t>
      </w:r>
      <w:r w:rsidR="00D7736D" w:rsidRPr="00C2213C">
        <w:t xml:space="preserve">that are </w:t>
      </w:r>
      <w:r w:rsidR="00551949" w:rsidRPr="00C2213C">
        <w:t xml:space="preserve">defined in these DSDs, particularly </w:t>
      </w:r>
      <w:r w:rsidR="00D7736D" w:rsidRPr="00C2213C">
        <w:t>when working under</w:t>
      </w:r>
      <w:r w:rsidR="00F42147" w:rsidRPr="00C2213C">
        <w:t xml:space="preserve"> a</w:t>
      </w:r>
      <w:r w:rsidR="00BD2F3F" w:rsidRPr="00C2213C">
        <w:t>n</w:t>
      </w:r>
      <w:r w:rsidR="00551949" w:rsidRPr="00C2213C">
        <w:t xml:space="preserve"> </w:t>
      </w:r>
      <w:r w:rsidR="00BD2F3F" w:rsidRPr="00C2213C">
        <w:t>ADF</w:t>
      </w:r>
      <w:r w:rsidR="00551949" w:rsidRPr="00C2213C">
        <w:t xml:space="preserve"> </w:t>
      </w:r>
      <w:r w:rsidR="00213B33" w:rsidRPr="00C2213C">
        <w:t>r</w:t>
      </w:r>
      <w:r w:rsidR="00551949" w:rsidRPr="00C2213C">
        <w:t xml:space="preserve">egulatory </w:t>
      </w:r>
      <w:r w:rsidR="00BD2F3F" w:rsidRPr="00C2213C">
        <w:t xml:space="preserve">/ </w:t>
      </w:r>
      <w:r w:rsidR="00213B33" w:rsidRPr="00C2213C">
        <w:t>a</w:t>
      </w:r>
      <w:r w:rsidR="00BD2F3F" w:rsidRPr="00C2213C">
        <w:t xml:space="preserve">ssurance </w:t>
      </w:r>
      <w:r w:rsidR="00213B33" w:rsidRPr="00C2213C">
        <w:t>f</w:t>
      </w:r>
      <w:r w:rsidR="00551949" w:rsidRPr="00C2213C">
        <w:t>ramework</w:t>
      </w:r>
      <w:r w:rsidRPr="00C2213C">
        <w:t>.</w:t>
      </w:r>
      <w:r w:rsidR="00D7736D" w:rsidRPr="00C2213C">
        <w:t xml:space="preserve">  </w:t>
      </w:r>
      <w:r w:rsidR="00551949" w:rsidRPr="00C2213C">
        <w:t>For</w:t>
      </w:r>
      <w:r w:rsidRPr="00C2213C">
        <w:t xml:space="preserve"> </w:t>
      </w:r>
      <w:r w:rsidR="00E51A7B" w:rsidRPr="00C2213C">
        <w:t>other</w:t>
      </w:r>
      <w:r w:rsidRPr="00C2213C">
        <w:t xml:space="preserve"> ICT System</w:t>
      </w:r>
      <w:r w:rsidR="00551949" w:rsidRPr="00C2213C">
        <w:t>(s)</w:t>
      </w:r>
      <w:r w:rsidRPr="00C2213C">
        <w:t xml:space="preserve"> </w:t>
      </w:r>
      <w:r w:rsidR="00551949" w:rsidRPr="00C2213C">
        <w:t xml:space="preserve">(eg, an administrative IT system), the DSD-MNT-MGT and DSD-MNT-SERV </w:t>
      </w:r>
      <w:r w:rsidR="00A218F2" w:rsidRPr="00C2213C">
        <w:t xml:space="preserve">templates </w:t>
      </w:r>
      <w:r w:rsidR="00551949" w:rsidRPr="00C2213C">
        <w:t>may not be appropriate</w:t>
      </w:r>
      <w:r w:rsidRPr="00C2213C">
        <w:t xml:space="preserve">.  </w:t>
      </w:r>
      <w:r w:rsidR="00B5105F" w:rsidRPr="00C2213C">
        <w:t xml:space="preserve">For </w:t>
      </w:r>
      <w:r w:rsidR="00551949" w:rsidRPr="00C2213C">
        <w:t>these types of systems</w:t>
      </w:r>
      <w:r w:rsidR="00B5105F" w:rsidRPr="00C2213C">
        <w:t xml:space="preserve">, based on </w:t>
      </w:r>
      <w:r w:rsidR="00551949" w:rsidRPr="00C2213C">
        <w:t xml:space="preserve">COTS </w:t>
      </w:r>
      <w:r w:rsidR="00B5105F" w:rsidRPr="00C2213C">
        <w:t>hardware</w:t>
      </w:r>
      <w:r w:rsidR="00551949" w:rsidRPr="00C2213C">
        <w:t xml:space="preserve"> and </w:t>
      </w:r>
      <w:r w:rsidR="00BD2F3F" w:rsidRPr="00C2213C">
        <w:t>Software</w:t>
      </w:r>
      <w:r w:rsidR="00B5105F" w:rsidRPr="00C2213C">
        <w:t xml:space="preserve">, the </w:t>
      </w:r>
      <w:r w:rsidR="000E4027" w:rsidRPr="00C2213C">
        <w:t xml:space="preserve">drafter will need to develop applicable clauses </w:t>
      </w:r>
      <w:r w:rsidR="00551949" w:rsidRPr="00C2213C">
        <w:t xml:space="preserve">for inclusion </w:t>
      </w:r>
      <w:r w:rsidR="00A218F2" w:rsidRPr="00C2213C">
        <w:t>with</w:t>
      </w:r>
      <w:r w:rsidR="00551949" w:rsidRPr="00C2213C">
        <w:t>in this DSD or a stand</w:t>
      </w:r>
      <w:r w:rsidR="008736B2">
        <w:t>-</w:t>
      </w:r>
      <w:r w:rsidR="00551949" w:rsidRPr="00C2213C">
        <w:t>alone DSD</w:t>
      </w:r>
      <w:r w:rsidR="00D7736D" w:rsidRPr="00C2213C">
        <w:t xml:space="preserve"> for ICT Systems hardware Maintenance</w:t>
      </w:r>
      <w:r w:rsidR="000E4027" w:rsidRPr="00C2213C">
        <w:t xml:space="preserve">.  Services to consider, </w:t>
      </w:r>
      <w:r w:rsidR="00F817C5" w:rsidRPr="00C2213C">
        <w:t xml:space="preserve">which </w:t>
      </w:r>
      <w:r w:rsidR="000E4027" w:rsidRPr="00C2213C">
        <w:t>the drafter may wish to convert to specific clauses, include:</w:t>
      </w:r>
    </w:p>
    <w:p w14:paraId="72F6390D" w14:textId="77777777" w:rsidR="00212E47" w:rsidRPr="00C2213C" w:rsidRDefault="00212E47" w:rsidP="00B94420">
      <w:pPr>
        <w:pStyle w:val="GuideSublistLv1-ASDEFCON"/>
        <w:numPr>
          <w:ilvl w:val="0"/>
          <w:numId w:val="62"/>
        </w:numPr>
      </w:pPr>
      <w:r w:rsidRPr="00C2213C">
        <w:t xml:space="preserve">determination of the cause of </w:t>
      </w:r>
      <w:r w:rsidR="00F817C5" w:rsidRPr="00C2213C">
        <w:t xml:space="preserve">ICT </w:t>
      </w:r>
      <w:r w:rsidRPr="00C2213C">
        <w:t>System problems, faults, outages, and degraded performance;</w:t>
      </w:r>
    </w:p>
    <w:p w14:paraId="6AF79AF6" w14:textId="77777777" w:rsidR="00212E47" w:rsidRPr="00C2213C" w:rsidRDefault="00212E47" w:rsidP="00B94420">
      <w:pPr>
        <w:pStyle w:val="GuideSublistLv1-ASDEFCON"/>
      </w:pPr>
      <w:r w:rsidRPr="00C2213C">
        <w:t>replacement of failed hardware components and modules;</w:t>
      </w:r>
    </w:p>
    <w:p w14:paraId="3800B74B" w14:textId="77777777" w:rsidR="006A7309" w:rsidRPr="00C2213C" w:rsidRDefault="006A7309" w:rsidP="00B94420">
      <w:pPr>
        <w:pStyle w:val="GuideSublistLv1-ASDEFCON"/>
      </w:pPr>
      <w:r w:rsidRPr="00C2213C">
        <w:t>periodic hardware replacement programs;</w:t>
      </w:r>
    </w:p>
    <w:p w14:paraId="0E848FB1" w14:textId="77777777" w:rsidR="000E4027" w:rsidRPr="00C2213C" w:rsidRDefault="000E4027" w:rsidP="00B94420">
      <w:pPr>
        <w:pStyle w:val="GuideSublistLv1-ASDEFCON"/>
      </w:pPr>
      <w:r w:rsidRPr="00C2213C">
        <w:t>recommending configuration, resource or work practi</w:t>
      </w:r>
      <w:r w:rsidR="004F1E6E" w:rsidRPr="00C2213C">
        <w:t>c</w:t>
      </w:r>
      <w:r w:rsidRPr="00C2213C">
        <w:t xml:space="preserve">e changes </w:t>
      </w:r>
      <w:r w:rsidR="00E51A7B" w:rsidRPr="00C2213C">
        <w:t xml:space="preserve">in order </w:t>
      </w:r>
      <w:r w:rsidRPr="00C2213C">
        <w:t xml:space="preserve">to enhance performance; </w:t>
      </w:r>
      <w:r w:rsidR="00085C17" w:rsidRPr="00C2213C">
        <w:t>and</w:t>
      </w:r>
    </w:p>
    <w:p w14:paraId="0E892BCE" w14:textId="77777777" w:rsidR="000E4027" w:rsidRPr="00C2213C" w:rsidRDefault="000E4027" w:rsidP="00B94420">
      <w:pPr>
        <w:pStyle w:val="GuideSublistLv1-ASDEFCON"/>
      </w:pPr>
      <w:r w:rsidRPr="00C2213C">
        <w:t xml:space="preserve">liaison with specific OEMs, </w:t>
      </w:r>
      <w:r w:rsidR="00BD2F3F" w:rsidRPr="00C2213C">
        <w:t>Software</w:t>
      </w:r>
      <w:r w:rsidRPr="00C2213C">
        <w:t xml:space="preserve"> suppliers, and </w:t>
      </w:r>
      <w:r w:rsidR="00BD2F3F" w:rsidRPr="00C2213C">
        <w:t>Software</w:t>
      </w:r>
      <w:r w:rsidRPr="00C2213C">
        <w:t xml:space="preserve"> support organisations regarding any </w:t>
      </w:r>
      <w:r w:rsidR="00F314F7" w:rsidRPr="00C2213C">
        <w:t>ICT S</w:t>
      </w:r>
      <w:r w:rsidRPr="00C2213C">
        <w:t>ystem problems that are beyond the Contractor’s organic capabilities</w:t>
      </w:r>
      <w:r w:rsidR="00085C17" w:rsidRPr="00C2213C">
        <w:t xml:space="preserve"> to resolve</w:t>
      </w:r>
      <w:r w:rsidRPr="00C2213C">
        <w:t>.</w:t>
      </w:r>
    </w:p>
    <w:p w14:paraId="3F6241A5" w14:textId="0C674EED" w:rsidR="00F42147" w:rsidRPr="00C2213C" w:rsidRDefault="00F42147" w:rsidP="00B94420">
      <w:pPr>
        <w:pStyle w:val="GuideText-ASDEFCON"/>
      </w:pPr>
      <w:r w:rsidRPr="00C2213C">
        <w:t xml:space="preserve">For Failures that will be resolved by a </w:t>
      </w:r>
      <w:r w:rsidR="00BD2F3F" w:rsidRPr="00C2213C">
        <w:t>Software</w:t>
      </w:r>
      <w:r w:rsidRPr="00C2213C">
        <w:t xml:space="preserve"> change, the default clause (</w:t>
      </w:r>
      <w:r w:rsidRPr="00C2213C">
        <w:fldChar w:fldCharType="begin"/>
      </w:r>
      <w:r w:rsidRPr="00C2213C">
        <w:instrText xml:space="preserve"> REF _Ref315081713 \r \h </w:instrText>
      </w:r>
      <w:r w:rsidR="00B94420" w:rsidRPr="00C2213C">
        <w:instrText xml:space="preserve"> \* MERGEFORMAT </w:instrText>
      </w:r>
      <w:r w:rsidRPr="00C2213C">
        <w:fldChar w:fldCharType="separate"/>
      </w:r>
      <w:r w:rsidR="002F0BEF">
        <w:t>6.2.9.1</w:t>
      </w:r>
      <w:r w:rsidRPr="00C2213C">
        <w:fldChar w:fldCharType="end"/>
      </w:r>
      <w:r w:rsidR="00CC5B3F" w:rsidRPr="00C2213C">
        <w:t>h</w:t>
      </w:r>
      <w:r w:rsidRPr="00C2213C">
        <w:t xml:space="preserve">) refers to </w:t>
      </w:r>
      <w:r w:rsidR="005476EA" w:rsidRPr="00C2213C">
        <w:t xml:space="preserve">subsequent clauses that initiate the </w:t>
      </w:r>
      <w:r w:rsidR="00BD2F3F" w:rsidRPr="00C2213C">
        <w:t>Software</w:t>
      </w:r>
      <w:r w:rsidR="005476EA" w:rsidRPr="00C2213C">
        <w:t xml:space="preserve"> change process while requiring a workaround solution to be implemented to temporarily resolve the Failure.  Where </w:t>
      </w:r>
      <w:r w:rsidR="00BD2F3F" w:rsidRPr="00C2213C">
        <w:t>Software</w:t>
      </w:r>
      <w:r w:rsidR="005476EA" w:rsidRPr="00C2213C">
        <w:t xml:space="preserve"> change is included in the scope of the Services, clause </w:t>
      </w:r>
      <w:r w:rsidR="005476EA" w:rsidRPr="00C2213C">
        <w:fldChar w:fldCharType="begin"/>
      </w:r>
      <w:r w:rsidR="005476EA" w:rsidRPr="00C2213C">
        <w:instrText xml:space="preserve"> REF _Ref315353754 \r \h </w:instrText>
      </w:r>
      <w:r w:rsidR="00B94420" w:rsidRPr="00C2213C">
        <w:instrText xml:space="preserve"> \* MERGEFORMAT </w:instrText>
      </w:r>
      <w:r w:rsidR="005476EA" w:rsidRPr="00C2213C">
        <w:fldChar w:fldCharType="separate"/>
      </w:r>
      <w:r w:rsidR="002F0BEF">
        <w:t>6.2.9.5</w:t>
      </w:r>
      <w:r w:rsidR="005476EA" w:rsidRPr="00C2213C">
        <w:fldChar w:fldCharType="end"/>
      </w:r>
      <w:r w:rsidR="005476EA" w:rsidRPr="00C2213C">
        <w:t xml:space="preserve"> will refer to </w:t>
      </w:r>
      <w:r w:rsidRPr="00C2213C">
        <w:t>DSD-ENG-SW</w:t>
      </w:r>
      <w:r w:rsidR="005476EA" w:rsidRPr="00C2213C">
        <w:t xml:space="preserve"> and both</w:t>
      </w:r>
      <w:r w:rsidRPr="00C2213C">
        <w:t xml:space="preserve"> DSD-MNT-SA and DSD-ENG-SW </w:t>
      </w:r>
      <w:r w:rsidR="005476EA" w:rsidRPr="00C2213C">
        <w:t>must</w:t>
      </w:r>
      <w:r w:rsidRPr="00C2213C">
        <w:t xml:space="preserve"> be tailored to ensure that the full scope of Services to resolve </w:t>
      </w:r>
      <w:r w:rsidR="00BD2F3F" w:rsidRPr="00C2213C">
        <w:t>Software</w:t>
      </w:r>
      <w:r w:rsidRPr="00C2213C">
        <w:t>-related Failures is captured either through the</w:t>
      </w:r>
      <w:r w:rsidR="005476EA" w:rsidRPr="00C2213C">
        <w:t>se</w:t>
      </w:r>
      <w:r w:rsidRPr="00C2213C">
        <w:t xml:space="preserve"> DSDs or by referral to an Associated Party (ie, where the Contractor isn’t responsible for </w:t>
      </w:r>
      <w:r w:rsidR="00CC5B3F" w:rsidRPr="00C2213C">
        <w:t>th</w:t>
      </w:r>
      <w:r w:rsidR="005476EA" w:rsidRPr="00C2213C">
        <w:t>os</w:t>
      </w:r>
      <w:r w:rsidR="00CC5B3F" w:rsidRPr="00C2213C">
        <w:t xml:space="preserve">e </w:t>
      </w:r>
      <w:r w:rsidR="00BD2F3F" w:rsidRPr="00C2213C">
        <w:t>Software</w:t>
      </w:r>
      <w:r w:rsidRPr="00C2213C">
        <w:t xml:space="preserve"> changes).</w:t>
      </w:r>
    </w:p>
    <w:p w14:paraId="377D3F8B" w14:textId="6985E005" w:rsidR="00314DC7" w:rsidRPr="00C2213C" w:rsidRDefault="00F1319E" w:rsidP="00B94420">
      <w:pPr>
        <w:pStyle w:val="GuideText-ASDEFCON"/>
      </w:pPr>
      <w:r w:rsidRPr="00C2213C">
        <w:t xml:space="preserve">Clause </w:t>
      </w:r>
      <w:r w:rsidRPr="00C2213C">
        <w:fldChar w:fldCharType="begin"/>
      </w:r>
      <w:r w:rsidRPr="00C2213C">
        <w:instrText xml:space="preserve"> REF _Ref315277846 \r \h  \* MERGEFORMAT </w:instrText>
      </w:r>
      <w:r w:rsidRPr="00C2213C">
        <w:fldChar w:fldCharType="separate"/>
      </w:r>
      <w:r w:rsidR="002F0BEF">
        <w:t>6.2.9.2</w:t>
      </w:r>
      <w:r w:rsidRPr="00C2213C">
        <w:fldChar w:fldCharType="end"/>
      </w:r>
      <w:r w:rsidRPr="00C2213C">
        <w:t xml:space="preserve"> identifies that the required resolution time</w:t>
      </w:r>
      <w:r w:rsidR="000C6349" w:rsidRPr="00C2213C">
        <w:t>s</w:t>
      </w:r>
      <w:r w:rsidRPr="00C2213C">
        <w:t xml:space="preserve"> for Failures </w:t>
      </w:r>
      <w:r w:rsidR="00BA46DA" w:rsidRPr="00C2213C">
        <w:t xml:space="preserve">not involving a </w:t>
      </w:r>
      <w:r w:rsidR="00BD2F3F" w:rsidRPr="00C2213C">
        <w:t>Software</w:t>
      </w:r>
      <w:r w:rsidR="00BA46DA" w:rsidRPr="00C2213C">
        <w:t xml:space="preserve"> change </w:t>
      </w:r>
      <w:r w:rsidR="000C6349" w:rsidRPr="00C2213C">
        <w:t>are</w:t>
      </w:r>
      <w:r w:rsidRPr="00C2213C">
        <w:t xml:space="preserve"> defined in DSD-OPS-HLPDSK</w:t>
      </w:r>
      <w:r w:rsidR="00A82246" w:rsidRPr="00C2213C">
        <w:t xml:space="preserve"> by the service request resolution times</w:t>
      </w:r>
      <w:r w:rsidRPr="00C2213C">
        <w:t xml:space="preserve">.  </w:t>
      </w:r>
      <w:r w:rsidR="0044032C" w:rsidRPr="00C2213C">
        <w:t xml:space="preserve">The </w:t>
      </w:r>
      <w:r w:rsidR="00A82246" w:rsidRPr="00C2213C">
        <w:t xml:space="preserve">service request </w:t>
      </w:r>
      <w:r w:rsidRPr="00C2213C">
        <w:t xml:space="preserve">resolution times in DSD-OPS-HLPDSK </w:t>
      </w:r>
      <w:r w:rsidR="0044032C" w:rsidRPr="00C2213C">
        <w:t>need to be</w:t>
      </w:r>
      <w:r w:rsidRPr="00C2213C">
        <w:t xml:space="preserve"> consistent with what can </w:t>
      </w:r>
      <w:r w:rsidR="00CC7724" w:rsidRPr="00C2213C">
        <w:t>realistically</w:t>
      </w:r>
      <w:r w:rsidRPr="00C2213C">
        <w:t xml:space="preserve"> be achieved when system administration tasks, included in this clause</w:t>
      </w:r>
      <w:r w:rsidR="000C6349" w:rsidRPr="00C2213C">
        <w:t xml:space="preserve"> </w:t>
      </w:r>
      <w:r w:rsidR="000C6349" w:rsidRPr="00C2213C">
        <w:fldChar w:fldCharType="begin"/>
      </w:r>
      <w:r w:rsidR="000C6349" w:rsidRPr="00C2213C">
        <w:instrText xml:space="preserve"> REF _Ref361241219 \r \h </w:instrText>
      </w:r>
      <w:r w:rsidR="00B94420" w:rsidRPr="00C2213C">
        <w:instrText xml:space="preserve"> \* MERGEFORMAT </w:instrText>
      </w:r>
      <w:r w:rsidR="000C6349" w:rsidRPr="00C2213C">
        <w:fldChar w:fldCharType="separate"/>
      </w:r>
      <w:r w:rsidR="002F0BEF">
        <w:t>6.2.9</w:t>
      </w:r>
      <w:r w:rsidR="000C6349" w:rsidRPr="00C2213C">
        <w:fldChar w:fldCharType="end"/>
      </w:r>
      <w:r w:rsidRPr="00C2213C">
        <w:t>, are required to resolve Failures.</w:t>
      </w:r>
    </w:p>
    <w:p w14:paraId="5AFB80D9" w14:textId="46FB54AA" w:rsidR="00F1319E" w:rsidRPr="00C2213C" w:rsidRDefault="00EE1AFF" w:rsidP="00B94420">
      <w:pPr>
        <w:pStyle w:val="GuideText-ASDEFCON"/>
      </w:pPr>
      <w:r w:rsidRPr="00C2213C">
        <w:t xml:space="preserve">Note that service requests managed under DSD-OPS-HLPDSK may be resolved even though </w:t>
      </w:r>
      <w:r w:rsidR="00314DC7" w:rsidRPr="00C2213C">
        <w:t xml:space="preserve">the </w:t>
      </w:r>
      <w:r w:rsidRPr="00C2213C">
        <w:t xml:space="preserve">Failure </w:t>
      </w:r>
      <w:r w:rsidR="00314DC7" w:rsidRPr="00C2213C">
        <w:t xml:space="preserve">that triggered the service request </w:t>
      </w:r>
      <w:r w:rsidRPr="00C2213C">
        <w:t xml:space="preserve">remains </w:t>
      </w:r>
      <w:r w:rsidR="00314DC7" w:rsidRPr="00C2213C">
        <w:t>outstanding</w:t>
      </w:r>
      <w:r w:rsidR="00CC5B3F" w:rsidRPr="00C2213C">
        <w:t xml:space="preserve"> pending the development of a </w:t>
      </w:r>
      <w:r w:rsidR="00BD2F3F" w:rsidRPr="00C2213C">
        <w:t>Software</w:t>
      </w:r>
      <w:r w:rsidR="00CC5B3F" w:rsidRPr="00C2213C">
        <w:t xml:space="preserve"> change</w:t>
      </w:r>
      <w:r w:rsidRPr="00C2213C">
        <w:t xml:space="preserve">.  </w:t>
      </w:r>
      <w:r w:rsidR="00CC5B3F" w:rsidRPr="00C2213C">
        <w:t>In this instance</w:t>
      </w:r>
      <w:r w:rsidR="005F66AB" w:rsidRPr="00C2213C">
        <w:t>, a work</w:t>
      </w:r>
      <w:r w:rsidRPr="00C2213C">
        <w:t xml:space="preserve">around </w:t>
      </w:r>
      <w:r w:rsidR="00CC5B3F" w:rsidRPr="00C2213C">
        <w:t>can</w:t>
      </w:r>
      <w:r w:rsidRPr="00C2213C">
        <w:t xml:space="preserve"> </w:t>
      </w:r>
      <w:r w:rsidR="000A289A" w:rsidRPr="00C2213C">
        <w:t xml:space="preserve">allow </w:t>
      </w:r>
      <w:r w:rsidR="00CC5B3F" w:rsidRPr="00C2213C">
        <w:t>the</w:t>
      </w:r>
      <w:r w:rsidRPr="00C2213C">
        <w:t xml:space="preserve"> service request</w:t>
      </w:r>
      <w:r w:rsidR="00314DC7" w:rsidRPr="00C2213C">
        <w:t xml:space="preserve"> to be </w:t>
      </w:r>
      <w:r w:rsidR="000A289A" w:rsidRPr="00C2213C">
        <w:t>‘resolved’</w:t>
      </w:r>
      <w:r w:rsidRPr="00C2213C">
        <w:t>; however,</w:t>
      </w:r>
      <w:r w:rsidR="00314DC7" w:rsidRPr="00C2213C">
        <w:t xml:space="preserve"> the long</w:t>
      </w:r>
      <w:r w:rsidRPr="00C2213C">
        <w:t xml:space="preserve"> term solution may </w:t>
      </w:r>
      <w:r w:rsidR="00896F38" w:rsidRPr="00C2213C">
        <w:t>requir</w:t>
      </w:r>
      <w:r w:rsidR="00314DC7" w:rsidRPr="00C2213C">
        <w:t>e</w:t>
      </w:r>
      <w:r w:rsidRPr="00C2213C">
        <w:t xml:space="preserve"> a </w:t>
      </w:r>
      <w:r w:rsidR="00BD2F3F" w:rsidRPr="00C2213C">
        <w:t>Software</w:t>
      </w:r>
      <w:r w:rsidRPr="00C2213C">
        <w:t xml:space="preserve"> change implemented through DSD-ENG-SW</w:t>
      </w:r>
      <w:r w:rsidR="00314DC7" w:rsidRPr="00C2213C">
        <w:t>,</w:t>
      </w:r>
      <w:r w:rsidRPr="00C2213C">
        <w:t xml:space="preserve"> </w:t>
      </w:r>
      <w:r w:rsidR="00896F38" w:rsidRPr="00C2213C">
        <w:t xml:space="preserve">or </w:t>
      </w:r>
      <w:r w:rsidRPr="00C2213C">
        <w:t xml:space="preserve">by </w:t>
      </w:r>
      <w:r w:rsidR="00CC5B3F" w:rsidRPr="00C2213C">
        <w:t>Associated</w:t>
      </w:r>
      <w:r w:rsidRPr="00C2213C">
        <w:t xml:space="preserve"> </w:t>
      </w:r>
      <w:r w:rsidR="00CC5B3F" w:rsidRPr="00C2213C">
        <w:t>P</w:t>
      </w:r>
      <w:r w:rsidRPr="00C2213C">
        <w:t>arty</w:t>
      </w:r>
      <w:r w:rsidR="00314DC7" w:rsidRPr="00C2213C">
        <w:t xml:space="preserve"> or OEM update</w:t>
      </w:r>
      <w:r w:rsidR="00CC5B3F" w:rsidRPr="00C2213C">
        <w:t>.</w:t>
      </w:r>
      <w:r w:rsidRPr="00C2213C">
        <w:t xml:space="preserve"> </w:t>
      </w:r>
      <w:r w:rsidR="00F806D2">
        <w:t xml:space="preserve"> </w:t>
      </w:r>
      <w:r w:rsidR="00CC5B3F" w:rsidRPr="00C2213C">
        <w:t>This process</w:t>
      </w:r>
      <w:r w:rsidRPr="00C2213C">
        <w:t xml:space="preserve"> may take several months</w:t>
      </w:r>
      <w:r w:rsidR="00CC5B3F" w:rsidRPr="00C2213C">
        <w:t xml:space="preserve"> and be scheduled in accordance with an individual </w:t>
      </w:r>
      <w:r w:rsidR="00BD2F3F" w:rsidRPr="00C2213C">
        <w:t>Software</w:t>
      </w:r>
      <w:r w:rsidR="00CC5B3F" w:rsidRPr="00C2213C">
        <w:t xml:space="preserve"> Change Request or as part of a</w:t>
      </w:r>
      <w:r w:rsidR="00EC67A2" w:rsidRPr="00C2213C">
        <w:t xml:space="preserve"> six-monthly or annual</w:t>
      </w:r>
      <w:r w:rsidR="00CC5B3F" w:rsidRPr="00C2213C">
        <w:t xml:space="preserve"> </w:t>
      </w:r>
      <w:r w:rsidR="00BD2F3F" w:rsidRPr="00C2213C">
        <w:t>Software</w:t>
      </w:r>
      <w:r w:rsidR="00CC5B3F" w:rsidRPr="00C2213C">
        <w:t xml:space="preserve"> release program</w:t>
      </w:r>
      <w:r w:rsidR="00A82246" w:rsidRPr="00C2213C">
        <w:t xml:space="preserve">, as agreed by </w:t>
      </w:r>
      <w:r w:rsidR="00EC67A2" w:rsidRPr="00C2213C">
        <w:t>the</w:t>
      </w:r>
      <w:r w:rsidR="00A82246" w:rsidRPr="00C2213C">
        <w:t xml:space="preserve"> </w:t>
      </w:r>
      <w:r w:rsidR="00EC67A2" w:rsidRPr="00C2213C">
        <w:t>CCB</w:t>
      </w:r>
      <w:r w:rsidRPr="00C2213C">
        <w:t>.</w:t>
      </w:r>
      <w:r w:rsidR="00314DC7" w:rsidRPr="00C2213C">
        <w:t xml:space="preserve">  Accordingly, </w:t>
      </w:r>
      <w:r w:rsidR="00896F38" w:rsidRPr="00C2213C">
        <w:t xml:space="preserve">under clause </w:t>
      </w:r>
      <w:r w:rsidR="00896F38" w:rsidRPr="00C2213C">
        <w:fldChar w:fldCharType="begin"/>
      </w:r>
      <w:r w:rsidR="00896F38" w:rsidRPr="00C2213C">
        <w:instrText xml:space="preserve"> REF _Ref315277846 \r \h  \* MERGEFORMAT </w:instrText>
      </w:r>
      <w:r w:rsidR="00896F38" w:rsidRPr="00C2213C">
        <w:fldChar w:fldCharType="separate"/>
      </w:r>
      <w:r w:rsidR="002F0BEF">
        <w:t>6.2.9.2</w:t>
      </w:r>
      <w:r w:rsidR="00896F38" w:rsidRPr="00C2213C">
        <w:fldChar w:fldCharType="end"/>
      </w:r>
      <w:r w:rsidR="00896F38" w:rsidRPr="00C2213C">
        <w:t xml:space="preserve"> </w:t>
      </w:r>
      <w:r w:rsidR="00314DC7" w:rsidRPr="00C2213C">
        <w:t>the Commonwealth can agree to different Failure resolution time</w:t>
      </w:r>
      <w:r w:rsidR="00A82246" w:rsidRPr="00C2213C">
        <w:t>s</w:t>
      </w:r>
      <w:r w:rsidR="00314DC7" w:rsidRPr="00C2213C">
        <w:t xml:space="preserve"> to th</w:t>
      </w:r>
      <w:r w:rsidR="00A82246" w:rsidRPr="00C2213C">
        <w:t>ose</w:t>
      </w:r>
      <w:r w:rsidR="00314DC7" w:rsidRPr="00C2213C">
        <w:t xml:space="preserve"> specified in DSD-OPS-HLPDSK</w:t>
      </w:r>
      <w:r w:rsidR="00896F38" w:rsidRPr="00C2213C">
        <w:t xml:space="preserve"> (eg</w:t>
      </w:r>
      <w:r w:rsidR="00314DC7" w:rsidRPr="00C2213C">
        <w:t xml:space="preserve">, </w:t>
      </w:r>
      <w:r w:rsidR="00A95B76" w:rsidRPr="00C2213C">
        <w:t>in</w:t>
      </w:r>
      <w:r w:rsidR="00314DC7" w:rsidRPr="00C2213C">
        <w:t xml:space="preserve"> </w:t>
      </w:r>
      <w:r w:rsidR="005F66AB" w:rsidRPr="00C2213C">
        <w:t>a</w:t>
      </w:r>
      <w:r w:rsidR="00314DC7" w:rsidRPr="00C2213C">
        <w:t xml:space="preserve"> related </w:t>
      </w:r>
      <w:r w:rsidR="00BD2F3F" w:rsidRPr="00C2213C">
        <w:t>Software</w:t>
      </w:r>
      <w:r w:rsidR="00314DC7" w:rsidRPr="00C2213C">
        <w:t xml:space="preserve"> Change Proposal</w:t>
      </w:r>
      <w:r w:rsidR="00896F38" w:rsidRPr="00C2213C">
        <w:t>)</w:t>
      </w:r>
      <w:r w:rsidR="00314DC7" w:rsidRPr="00C2213C">
        <w:t>.</w:t>
      </w:r>
    </w:p>
    <w:p w14:paraId="7D8AFE5D" w14:textId="4441AA21" w:rsidR="00F1319E" w:rsidRPr="00C2213C" w:rsidRDefault="00F1319E" w:rsidP="00B94420">
      <w:pPr>
        <w:pStyle w:val="GuideText-ASDEFCON"/>
      </w:pPr>
      <w:r w:rsidRPr="00C2213C">
        <w:t xml:space="preserve">If the Contract does not include DSD-OPS-HLPDSK (eg, the Contractor provides system administration </w:t>
      </w:r>
      <w:r w:rsidR="000C6349" w:rsidRPr="00C2213C">
        <w:t>Services</w:t>
      </w:r>
      <w:r w:rsidRPr="00C2213C">
        <w:t xml:space="preserve"> but there is a common corporate help desk not included in the Contract), then drafters </w:t>
      </w:r>
      <w:r w:rsidR="00896F38" w:rsidRPr="00C2213C">
        <w:t xml:space="preserve">may </w:t>
      </w:r>
      <w:r w:rsidRPr="00C2213C">
        <w:t xml:space="preserve">need to </w:t>
      </w:r>
      <w:r w:rsidR="005F66AB" w:rsidRPr="00C2213C">
        <w:t>insert</w:t>
      </w:r>
      <w:r w:rsidRPr="00C2213C">
        <w:t xml:space="preserve"> Failure classification clauses using </w:t>
      </w:r>
      <w:r w:rsidR="005F66AB" w:rsidRPr="00C2213C">
        <w:t xml:space="preserve">clause 6.2.4 from </w:t>
      </w:r>
      <w:r w:rsidRPr="00C2213C">
        <w:t>DSD-OPS-HLPDSK as a guide.</w:t>
      </w:r>
      <w:r w:rsidR="000C6349" w:rsidRPr="00C2213C">
        <w:t xml:space="preserve">  Alternatively, Failure resolution times may be defined through </w:t>
      </w:r>
      <w:r w:rsidR="008333C7">
        <w:t>Performance Measures</w:t>
      </w:r>
      <w:r w:rsidR="000C6349" w:rsidRPr="00C2213C">
        <w:t xml:space="preserve"> for the Contract (</w:t>
      </w:r>
      <w:r w:rsidR="00896F38" w:rsidRPr="00C2213C">
        <w:t xml:space="preserve">refer </w:t>
      </w:r>
      <w:r w:rsidR="000C6349" w:rsidRPr="00C2213C">
        <w:t>Attachment P).</w:t>
      </w:r>
    </w:p>
    <w:p w14:paraId="584D2773" w14:textId="11625D7A" w:rsidR="005145BA" w:rsidRPr="00C2213C" w:rsidRDefault="005145BA" w:rsidP="00B94420">
      <w:pPr>
        <w:pStyle w:val="GuideText-ASDEFCON"/>
      </w:pPr>
      <w:r w:rsidRPr="00C2213C">
        <w:t xml:space="preserve">For Failures that will be resolved via </w:t>
      </w:r>
      <w:r w:rsidR="00551949" w:rsidRPr="00C2213C">
        <w:t xml:space="preserve">a </w:t>
      </w:r>
      <w:r w:rsidR="00BD2F3F" w:rsidRPr="00C2213C">
        <w:t>Software</w:t>
      </w:r>
      <w:r w:rsidRPr="00C2213C">
        <w:t xml:space="preserve"> change, drafters need to choose </w:t>
      </w:r>
      <w:r w:rsidR="00B76975" w:rsidRPr="00C2213C">
        <w:t>from</w:t>
      </w:r>
      <w:r w:rsidRPr="00C2213C">
        <w:t xml:space="preserve"> the option</w:t>
      </w:r>
      <w:r w:rsidR="00551949" w:rsidRPr="00C2213C">
        <w:t xml:space="preserve">s </w:t>
      </w:r>
      <w:r w:rsidR="00896F38" w:rsidRPr="00C2213C">
        <w:t>in draft</w:t>
      </w:r>
      <w:r w:rsidRPr="00C2213C">
        <w:t xml:space="preserve"> clauses </w:t>
      </w:r>
      <w:r w:rsidR="00D56D7E" w:rsidRPr="00C2213C">
        <w:fldChar w:fldCharType="begin"/>
      </w:r>
      <w:r w:rsidR="00D56D7E" w:rsidRPr="00C2213C">
        <w:instrText xml:space="preserve"> REF _Ref315353752 \r \h </w:instrText>
      </w:r>
      <w:r w:rsidR="00B94420" w:rsidRPr="00C2213C">
        <w:instrText xml:space="preserve"> \* MERGEFORMAT </w:instrText>
      </w:r>
      <w:r w:rsidR="00D56D7E" w:rsidRPr="00C2213C">
        <w:fldChar w:fldCharType="separate"/>
      </w:r>
      <w:r w:rsidR="002F0BEF">
        <w:t>6.2.9.4</w:t>
      </w:r>
      <w:r w:rsidR="00D56D7E" w:rsidRPr="00C2213C">
        <w:fldChar w:fldCharType="end"/>
      </w:r>
      <w:r w:rsidR="00D56D7E" w:rsidRPr="00C2213C">
        <w:t xml:space="preserve">, </w:t>
      </w:r>
      <w:r w:rsidR="00D56D7E" w:rsidRPr="00C2213C">
        <w:fldChar w:fldCharType="begin"/>
      </w:r>
      <w:r w:rsidR="00D56D7E" w:rsidRPr="00C2213C">
        <w:instrText xml:space="preserve"> REF _Ref315353754 \r \h </w:instrText>
      </w:r>
      <w:r w:rsidR="00B94420" w:rsidRPr="00C2213C">
        <w:instrText xml:space="preserve"> \* MERGEFORMAT </w:instrText>
      </w:r>
      <w:r w:rsidR="00D56D7E" w:rsidRPr="00C2213C">
        <w:fldChar w:fldCharType="separate"/>
      </w:r>
      <w:r w:rsidR="002F0BEF">
        <w:t>6.2.9.5</w:t>
      </w:r>
      <w:r w:rsidR="00D56D7E" w:rsidRPr="00C2213C">
        <w:fldChar w:fldCharType="end"/>
      </w:r>
      <w:r w:rsidR="00551949" w:rsidRPr="00C2213C">
        <w:t xml:space="preserve"> and </w:t>
      </w:r>
      <w:r w:rsidR="00D56D7E" w:rsidRPr="00C2213C">
        <w:fldChar w:fldCharType="begin"/>
      </w:r>
      <w:r w:rsidR="00D56D7E" w:rsidRPr="00C2213C">
        <w:instrText xml:space="preserve"> REF _Ref315353757 \r \h </w:instrText>
      </w:r>
      <w:r w:rsidR="00B94420" w:rsidRPr="00C2213C">
        <w:instrText xml:space="preserve"> \* MERGEFORMAT </w:instrText>
      </w:r>
      <w:r w:rsidR="00D56D7E" w:rsidRPr="00C2213C">
        <w:fldChar w:fldCharType="separate"/>
      </w:r>
      <w:r w:rsidR="002F0BEF">
        <w:t>6.2.9.6</w:t>
      </w:r>
      <w:r w:rsidR="00D56D7E" w:rsidRPr="00C2213C">
        <w:fldChar w:fldCharType="end"/>
      </w:r>
      <w:r w:rsidR="0044032C" w:rsidRPr="00C2213C">
        <w:t>.</w:t>
      </w:r>
      <w:r w:rsidR="00551949" w:rsidRPr="00C2213C">
        <w:t xml:space="preserve"> </w:t>
      </w:r>
      <w:r w:rsidR="0044032C" w:rsidRPr="00C2213C">
        <w:t xml:space="preserve"> W</w:t>
      </w:r>
      <w:r w:rsidRPr="00C2213C">
        <w:t>here</w:t>
      </w:r>
      <w:r w:rsidR="00B76975" w:rsidRPr="00C2213C">
        <w:t xml:space="preserve"> </w:t>
      </w:r>
      <w:r w:rsidRPr="00C2213C">
        <w:t xml:space="preserve">the Contractor </w:t>
      </w:r>
      <w:r w:rsidR="00F1319E" w:rsidRPr="00C2213C">
        <w:t xml:space="preserve">is providing </w:t>
      </w:r>
      <w:r w:rsidR="00BD2F3F" w:rsidRPr="00C2213C">
        <w:t>Software</w:t>
      </w:r>
      <w:r w:rsidR="00F1319E" w:rsidRPr="00C2213C">
        <w:t xml:space="preserve"> support Services using DSD-ENG</w:t>
      </w:r>
      <w:r w:rsidR="00F1319E" w:rsidRPr="00C2213C">
        <w:noBreakHyphen/>
        <w:t xml:space="preserve">SW, Option B should be chosen for </w:t>
      </w:r>
      <w:r w:rsidR="00BD2F3F" w:rsidRPr="00C2213C">
        <w:t>Software</w:t>
      </w:r>
      <w:r w:rsidR="00F1319E" w:rsidRPr="00C2213C">
        <w:t xml:space="preserve"> change</w:t>
      </w:r>
      <w:r w:rsidR="00D4575B" w:rsidRPr="00C2213C">
        <w:t>s</w:t>
      </w:r>
      <w:r w:rsidR="00F1319E" w:rsidRPr="00C2213C">
        <w:t xml:space="preserve"> to be managed under that DSD</w:t>
      </w:r>
      <w:r w:rsidR="003A2807" w:rsidRPr="00C2213C">
        <w:t xml:space="preserve">. </w:t>
      </w:r>
      <w:r w:rsidR="00A95B76" w:rsidRPr="00C2213C">
        <w:t xml:space="preserve"> </w:t>
      </w:r>
      <w:r w:rsidR="003A2807" w:rsidRPr="00C2213C">
        <w:t>Alternatively</w:t>
      </w:r>
      <w:r w:rsidR="00F1319E" w:rsidRPr="00C2213C">
        <w:t xml:space="preserve">, Option A </w:t>
      </w:r>
      <w:r w:rsidR="003A2807" w:rsidRPr="00C2213C">
        <w:t>requires</w:t>
      </w:r>
      <w:r w:rsidR="00F1319E" w:rsidRPr="00C2213C">
        <w:t xml:space="preserve"> the </w:t>
      </w:r>
      <w:r w:rsidR="00BD2F3F" w:rsidRPr="00C2213C">
        <w:t>Software</w:t>
      </w:r>
      <w:r w:rsidR="00F1319E" w:rsidRPr="00C2213C">
        <w:t xml:space="preserve"> Change Request </w:t>
      </w:r>
      <w:r w:rsidR="00722DA6" w:rsidRPr="00C2213C">
        <w:t>to be raised and submitted to</w:t>
      </w:r>
      <w:r w:rsidR="003A2807" w:rsidRPr="00C2213C">
        <w:t xml:space="preserve"> the Commonwealth</w:t>
      </w:r>
      <w:r w:rsidR="00722DA6" w:rsidRPr="00C2213C">
        <w:t>, so it can then be passed to</w:t>
      </w:r>
      <w:r w:rsidR="00F1319E" w:rsidRPr="00C2213C">
        <w:t xml:space="preserve"> the </w:t>
      </w:r>
      <w:r w:rsidR="00D92981" w:rsidRPr="00C2213C">
        <w:t xml:space="preserve">Associated Party </w:t>
      </w:r>
      <w:r w:rsidR="00F1319E" w:rsidRPr="00C2213C">
        <w:t xml:space="preserve">responsible for performing </w:t>
      </w:r>
      <w:r w:rsidR="00722DA6" w:rsidRPr="00C2213C">
        <w:t>the</w:t>
      </w:r>
      <w:r w:rsidR="0044032C" w:rsidRPr="00C2213C">
        <w:t xml:space="preserve"> </w:t>
      </w:r>
      <w:r w:rsidR="00BD2F3F" w:rsidRPr="00C2213C">
        <w:t>Software</w:t>
      </w:r>
      <w:r w:rsidR="0044032C" w:rsidRPr="00C2213C">
        <w:t xml:space="preserve"> change</w:t>
      </w:r>
      <w:r w:rsidR="00F1319E" w:rsidRPr="00C2213C">
        <w:t>.</w:t>
      </w:r>
      <w:r w:rsidR="000C6349" w:rsidRPr="00C2213C">
        <w:t xml:space="preserve">  </w:t>
      </w:r>
      <w:r w:rsidR="00F1319E" w:rsidRPr="00C2213C">
        <w:t xml:space="preserve">In those circumstances where some </w:t>
      </w:r>
      <w:r w:rsidR="00BD2F3F" w:rsidRPr="00C2213C">
        <w:t>Software</w:t>
      </w:r>
      <w:r w:rsidR="00F1319E" w:rsidRPr="00C2213C">
        <w:t xml:space="preserve"> Products will be supported by the Contractor and </w:t>
      </w:r>
      <w:r w:rsidR="00D4575B" w:rsidRPr="00C2213C">
        <w:t xml:space="preserve">other </w:t>
      </w:r>
      <w:r w:rsidR="00BD2F3F" w:rsidRPr="00C2213C">
        <w:t>Software</w:t>
      </w:r>
      <w:r w:rsidR="00D4575B" w:rsidRPr="00C2213C">
        <w:t xml:space="preserve"> Products </w:t>
      </w:r>
      <w:r w:rsidR="00F1319E" w:rsidRPr="00C2213C">
        <w:t>will not</w:t>
      </w:r>
      <w:r w:rsidR="00D4575B" w:rsidRPr="00C2213C">
        <w:t xml:space="preserve"> be supported</w:t>
      </w:r>
      <w:r w:rsidR="00896F38" w:rsidRPr="00C2213C">
        <w:t xml:space="preserve"> by the Contractor</w:t>
      </w:r>
      <w:r w:rsidR="00F1319E" w:rsidRPr="00C2213C">
        <w:t xml:space="preserve">, Option C </w:t>
      </w:r>
      <w:r w:rsidR="000C6349" w:rsidRPr="00C2213C">
        <w:t>is used</w:t>
      </w:r>
      <w:r w:rsidR="00F1319E" w:rsidRPr="00C2213C">
        <w:t xml:space="preserve">.  For </w:t>
      </w:r>
      <w:r w:rsidR="000C6349" w:rsidRPr="00C2213C">
        <w:t>Option C</w:t>
      </w:r>
      <w:r w:rsidR="00F1319E" w:rsidRPr="00C2213C">
        <w:t xml:space="preserve">, SOW Annex A </w:t>
      </w:r>
      <w:r w:rsidR="00722DA6" w:rsidRPr="00C2213C">
        <w:t>must</w:t>
      </w:r>
      <w:r w:rsidR="00F1319E" w:rsidRPr="00C2213C">
        <w:t xml:space="preserve"> be </w:t>
      </w:r>
      <w:r w:rsidR="00722DA6" w:rsidRPr="00C2213C">
        <w:t xml:space="preserve">tailored </w:t>
      </w:r>
      <w:r w:rsidR="00F1319E" w:rsidRPr="00C2213C">
        <w:t xml:space="preserve">to ensure that </w:t>
      </w:r>
      <w:r w:rsidR="00D4575B" w:rsidRPr="00C2213C">
        <w:t xml:space="preserve">the </w:t>
      </w:r>
      <w:r w:rsidR="00F1319E" w:rsidRPr="00C2213C">
        <w:t xml:space="preserve">responsibility </w:t>
      </w:r>
      <w:r w:rsidR="00722DA6" w:rsidRPr="00C2213C">
        <w:t xml:space="preserve">for </w:t>
      </w:r>
      <w:r w:rsidR="00BD2F3F" w:rsidRPr="00C2213C">
        <w:t>Software</w:t>
      </w:r>
      <w:r w:rsidR="00722DA6" w:rsidRPr="00C2213C">
        <w:t xml:space="preserve"> change</w:t>
      </w:r>
      <w:r w:rsidR="00D4575B" w:rsidRPr="00C2213C">
        <w:t>,</w:t>
      </w:r>
      <w:r w:rsidR="00722DA6" w:rsidRPr="00C2213C">
        <w:t xml:space="preserve"> </w:t>
      </w:r>
      <w:r w:rsidR="00F1319E" w:rsidRPr="00C2213C">
        <w:t xml:space="preserve">for the various </w:t>
      </w:r>
      <w:r w:rsidR="00BD2F3F" w:rsidRPr="00C2213C">
        <w:t>Software</w:t>
      </w:r>
      <w:r w:rsidR="00F1319E" w:rsidRPr="00C2213C">
        <w:t xml:space="preserve"> Products</w:t>
      </w:r>
      <w:r w:rsidR="00D4575B" w:rsidRPr="00C2213C">
        <w:t xml:space="preserve">, is </w:t>
      </w:r>
      <w:r w:rsidR="00896F38" w:rsidRPr="00C2213C">
        <w:t xml:space="preserve">made </w:t>
      </w:r>
      <w:r w:rsidR="00D4575B" w:rsidRPr="00C2213C">
        <w:t>clear</w:t>
      </w:r>
      <w:r w:rsidR="00F1319E" w:rsidRPr="00C2213C">
        <w:t>.</w:t>
      </w:r>
    </w:p>
    <w:p w14:paraId="22EF55C0" w14:textId="77777777" w:rsidR="00F817C5" w:rsidRPr="00C2213C" w:rsidRDefault="000E4027" w:rsidP="0035058D">
      <w:pPr>
        <w:pStyle w:val="GuideMarginHead-ASDEFCON"/>
      </w:pPr>
      <w:r w:rsidRPr="00C2213C">
        <w:rPr>
          <w:u w:val="single"/>
        </w:rPr>
        <w:t>Related Clauses/Documents</w:t>
      </w:r>
      <w:r w:rsidRPr="00C2213C">
        <w:t>:</w:t>
      </w:r>
    </w:p>
    <w:p w14:paraId="52B95A99" w14:textId="1823D2C2" w:rsidR="001A027E" w:rsidRPr="00C2213C" w:rsidRDefault="00A77A16" w:rsidP="00BD2F3F">
      <w:pPr>
        <w:pStyle w:val="GuideText-ASDEFCON"/>
      </w:pPr>
      <w:r w:rsidRPr="00C2213C">
        <w:t xml:space="preserve">Clause </w:t>
      </w:r>
      <w:r w:rsidR="00E445FC" w:rsidRPr="00C2213C">
        <w:fldChar w:fldCharType="begin"/>
      </w:r>
      <w:r w:rsidR="00E445FC" w:rsidRPr="00C2213C">
        <w:instrText xml:space="preserve"> REF _Ref497399099 \r \h </w:instrText>
      </w:r>
      <w:r w:rsidR="00E445FC" w:rsidRPr="00C2213C">
        <w:fldChar w:fldCharType="separate"/>
      </w:r>
      <w:r w:rsidR="002F0BEF">
        <w:t>6.2.3</w:t>
      </w:r>
      <w:r w:rsidR="00E445FC" w:rsidRPr="00C2213C">
        <w:fldChar w:fldCharType="end"/>
      </w:r>
      <w:r w:rsidRPr="00C2213C">
        <w:t>,</w:t>
      </w:r>
      <w:r w:rsidR="00B4786B" w:rsidRPr="00C2213C">
        <w:t xml:space="preserve"> </w:t>
      </w:r>
      <w:r w:rsidR="00BD2F3F" w:rsidRPr="00C2213C">
        <w:fldChar w:fldCharType="begin"/>
      </w:r>
      <w:r w:rsidR="00BD2F3F" w:rsidRPr="00C2213C">
        <w:instrText xml:space="preserve"> REF _Ref497399099 \h </w:instrText>
      </w:r>
      <w:r w:rsidR="00BD2F3F" w:rsidRPr="00C2213C">
        <w:fldChar w:fldCharType="separate"/>
      </w:r>
      <w:r w:rsidR="002F0BEF" w:rsidRPr="00C2213C">
        <w:t>Access Administration</w:t>
      </w:r>
      <w:r w:rsidR="00BD2F3F" w:rsidRPr="00C2213C">
        <w:fldChar w:fldCharType="end"/>
      </w:r>
    </w:p>
    <w:p w14:paraId="2BD59419" w14:textId="7ACCCCF2" w:rsidR="001A027E" w:rsidRPr="00C2213C" w:rsidRDefault="001A027E" w:rsidP="0035058D">
      <w:pPr>
        <w:pStyle w:val="GuideText-ASDEFCON"/>
      </w:pPr>
      <w:r w:rsidRPr="00C2213C">
        <w:t xml:space="preserve">Clause </w:t>
      </w:r>
      <w:r w:rsidRPr="00C2213C">
        <w:fldChar w:fldCharType="begin"/>
      </w:r>
      <w:r w:rsidRPr="00C2213C">
        <w:instrText xml:space="preserve"> REF _Ref314659434 \r \h </w:instrText>
      </w:r>
      <w:r w:rsidR="0035058D" w:rsidRPr="00C2213C">
        <w:instrText xml:space="preserve"> \* MERGEFORMAT </w:instrText>
      </w:r>
      <w:r w:rsidRPr="00C2213C">
        <w:fldChar w:fldCharType="separate"/>
      </w:r>
      <w:r w:rsidR="002F0BEF">
        <w:t>6.2.4</w:t>
      </w:r>
      <w:r w:rsidRPr="00C2213C">
        <w:fldChar w:fldCharType="end"/>
      </w:r>
      <w:r w:rsidRPr="00C2213C">
        <w:t xml:space="preserve">, </w:t>
      </w:r>
      <w:r w:rsidRPr="00C2213C">
        <w:fldChar w:fldCharType="begin"/>
      </w:r>
      <w:r w:rsidRPr="00C2213C">
        <w:instrText xml:space="preserve"> REF _Ref314659434 \h </w:instrText>
      </w:r>
      <w:r w:rsidR="0035058D" w:rsidRPr="00C2213C">
        <w:instrText xml:space="preserve"> \* MERGEFORMAT </w:instrText>
      </w:r>
      <w:r w:rsidRPr="00C2213C">
        <w:fldChar w:fldCharType="separate"/>
      </w:r>
      <w:r w:rsidR="002F0BEF" w:rsidRPr="00C2213C">
        <w:t>System Event Monitoring</w:t>
      </w:r>
      <w:r w:rsidRPr="00C2213C">
        <w:fldChar w:fldCharType="end"/>
      </w:r>
    </w:p>
    <w:p w14:paraId="3B9F47DE" w14:textId="77777777" w:rsidR="00B4612D" w:rsidRPr="00C2213C" w:rsidRDefault="00C321F7" w:rsidP="0035058D">
      <w:pPr>
        <w:pStyle w:val="GuideText-ASDEFCON"/>
      </w:pPr>
      <w:r w:rsidRPr="00C2213C">
        <w:t>DSD-OPS-HLPDSK</w:t>
      </w:r>
      <w:r w:rsidR="00B4612D" w:rsidRPr="00C2213C">
        <w:t>, DSD-ENG-SW, DSD-MNT-MGT and DSD-MNT-SERV</w:t>
      </w:r>
    </w:p>
    <w:p w14:paraId="6894DFBF" w14:textId="77777777" w:rsidR="0044032C" w:rsidRPr="00C2213C" w:rsidRDefault="0044032C" w:rsidP="0035058D">
      <w:pPr>
        <w:pStyle w:val="GuideText-ASDEFCON"/>
      </w:pPr>
      <w:r w:rsidRPr="00C2213C">
        <w:t xml:space="preserve">Annex A to the SOW, Products </w:t>
      </w:r>
      <w:r w:rsidR="0096465E" w:rsidRPr="00C2213C">
        <w:t>Being</w:t>
      </w:r>
      <w:r w:rsidRPr="00C2213C">
        <w:t xml:space="preserve"> Supported</w:t>
      </w:r>
    </w:p>
    <w:p w14:paraId="325882E5" w14:textId="26289B81" w:rsidR="000E4027" w:rsidRPr="00C2213C" w:rsidRDefault="00B4612D" w:rsidP="0035058D">
      <w:pPr>
        <w:pStyle w:val="GuideText-ASDEFCON"/>
      </w:pPr>
      <w:r w:rsidRPr="00C2213C">
        <w:t xml:space="preserve">Attachment P, if Failure resolution is subject to a </w:t>
      </w:r>
      <w:r w:rsidR="008333C7">
        <w:t>Performance Measure</w:t>
      </w:r>
    </w:p>
    <w:p w14:paraId="08A2633C" w14:textId="77777777" w:rsidR="0059446D" w:rsidRPr="00C2213C" w:rsidRDefault="0059446D" w:rsidP="0035058D">
      <w:pPr>
        <w:pStyle w:val="GuideText-ASDEFCON"/>
      </w:pPr>
      <w:r w:rsidRPr="00C2213C">
        <w:t>DID-ENG-MGT-ECP,</w:t>
      </w:r>
      <w:r w:rsidR="000C6349" w:rsidRPr="00C2213C">
        <w:t xml:space="preserve"> which include</w:t>
      </w:r>
      <w:r w:rsidR="00722DA6" w:rsidRPr="00C2213C">
        <w:t>s</w:t>
      </w:r>
      <w:r w:rsidR="000C6349" w:rsidRPr="00C2213C">
        <w:t xml:space="preserve"> requirements for a</w:t>
      </w:r>
      <w:r w:rsidRPr="00C2213C">
        <w:t xml:space="preserve"> </w:t>
      </w:r>
      <w:r w:rsidR="00BD2F3F" w:rsidRPr="00C2213C">
        <w:t>Software</w:t>
      </w:r>
      <w:r w:rsidRPr="00C2213C">
        <w:t xml:space="preserve"> Chance Request</w:t>
      </w:r>
    </w:p>
    <w:p w14:paraId="58C5B8AE" w14:textId="77777777" w:rsidR="000E4027" w:rsidRPr="00C2213C" w:rsidRDefault="000E4027" w:rsidP="0035058D">
      <w:pPr>
        <w:pStyle w:val="GuideMarginHead-ASDEFCON"/>
      </w:pPr>
      <w:r w:rsidRPr="00C2213C">
        <w:rPr>
          <w:u w:val="single"/>
        </w:rPr>
        <w:t>Optional Clauses</w:t>
      </w:r>
      <w:r w:rsidRPr="00C2213C">
        <w:t>:</w:t>
      </w:r>
      <w:r w:rsidRPr="00C2213C">
        <w:tab/>
        <w:t>N</w:t>
      </w:r>
      <w:r w:rsidR="00623E08" w:rsidRPr="00C2213C">
        <w:t>one</w:t>
      </w:r>
    </w:p>
    <w:p w14:paraId="344ADAC8" w14:textId="6C162DDA" w:rsidR="00B21FD7" w:rsidRPr="00C2213C" w:rsidRDefault="00B21FD7" w:rsidP="00B21FD7">
      <w:pPr>
        <w:pStyle w:val="heading"/>
        <w:rPr>
          <w:noProof w:val="0"/>
        </w:rPr>
      </w:pPr>
      <w:r w:rsidRPr="00C2213C">
        <w:rPr>
          <w:noProof w:val="0"/>
        </w:rPr>
        <w:fldChar w:fldCharType="begin"/>
      </w:r>
      <w:r w:rsidRPr="00C2213C">
        <w:rPr>
          <w:noProof w:val="0"/>
        </w:rPr>
        <w:instrText xml:space="preserve"> REF _Ref355350314 \r \h  \* MERGEFORMAT </w:instrText>
      </w:r>
      <w:r w:rsidRPr="00C2213C">
        <w:rPr>
          <w:noProof w:val="0"/>
        </w:rPr>
      </w:r>
      <w:r w:rsidRPr="00C2213C">
        <w:rPr>
          <w:noProof w:val="0"/>
        </w:rPr>
        <w:fldChar w:fldCharType="separate"/>
      </w:r>
      <w:r w:rsidR="002F0BEF">
        <w:rPr>
          <w:noProof w:val="0"/>
        </w:rPr>
        <w:t>6.2.10</w:t>
      </w:r>
      <w:r w:rsidRPr="00C2213C">
        <w:rPr>
          <w:noProof w:val="0"/>
        </w:rPr>
        <w:fldChar w:fldCharType="end"/>
      </w:r>
      <w:r w:rsidRPr="00C2213C">
        <w:rPr>
          <w:noProof w:val="0"/>
        </w:rPr>
        <w:tab/>
      </w:r>
      <w:r w:rsidRPr="00C2213C">
        <w:rPr>
          <w:noProof w:val="0"/>
        </w:rPr>
        <w:fldChar w:fldCharType="begin"/>
      </w:r>
      <w:r w:rsidRPr="00C2213C">
        <w:rPr>
          <w:noProof w:val="0"/>
        </w:rPr>
        <w:instrText xml:space="preserve"> REF _Ref355350314 \h  \* MERGEFORMAT </w:instrText>
      </w:r>
      <w:r w:rsidRPr="00C2213C">
        <w:rPr>
          <w:noProof w:val="0"/>
        </w:rPr>
      </w:r>
      <w:r w:rsidRPr="00C2213C">
        <w:rPr>
          <w:noProof w:val="0"/>
        </w:rPr>
        <w:fldChar w:fldCharType="separate"/>
      </w:r>
      <w:r w:rsidR="002F0BEF" w:rsidRPr="00C2213C">
        <w:rPr>
          <w:noProof w:val="0"/>
        </w:rPr>
        <w:t>Software Maintenance Not Requiring Software Change</w:t>
      </w:r>
      <w:r w:rsidRPr="00C2213C">
        <w:rPr>
          <w:noProof w:val="0"/>
        </w:rPr>
        <w:fldChar w:fldCharType="end"/>
      </w:r>
    </w:p>
    <w:p w14:paraId="36B7EFE4" w14:textId="77777777" w:rsidR="00D0404B" w:rsidRPr="00C2213C" w:rsidRDefault="00D0404B" w:rsidP="0035058D">
      <w:pPr>
        <w:pStyle w:val="GuideMarginHead-ASDEFCON"/>
      </w:pPr>
      <w:r w:rsidRPr="00C2213C">
        <w:rPr>
          <w:u w:val="single"/>
        </w:rPr>
        <w:t>Status</w:t>
      </w:r>
      <w:r w:rsidRPr="00C2213C">
        <w:rPr>
          <w:rStyle w:val="MarginheadingChar"/>
        </w:rPr>
        <w:t>:</w:t>
      </w:r>
      <w:r w:rsidRPr="00C2213C">
        <w:tab/>
      </w:r>
      <w:r w:rsidR="00722DA6" w:rsidRPr="00C2213C">
        <w:t>Optional</w:t>
      </w:r>
    </w:p>
    <w:p w14:paraId="497AD15F" w14:textId="77777777" w:rsidR="00D0404B" w:rsidRPr="00C2213C" w:rsidRDefault="00D0404B" w:rsidP="0035058D">
      <w:pPr>
        <w:pStyle w:val="GuideMarginHead-ASDEFCON"/>
      </w:pPr>
      <w:r w:rsidRPr="00C2213C">
        <w:rPr>
          <w:u w:val="single"/>
        </w:rPr>
        <w:t>Purpose</w:t>
      </w:r>
      <w:r w:rsidRPr="00C2213C">
        <w:rPr>
          <w:rStyle w:val="MarginheadingChar"/>
        </w:rPr>
        <w:t>:</w:t>
      </w:r>
      <w:r w:rsidRPr="00C2213C">
        <w:tab/>
        <w:t xml:space="preserve">To </w:t>
      </w:r>
      <w:r w:rsidR="00466611" w:rsidRPr="00C2213C">
        <w:t xml:space="preserve">require the Contractor to </w:t>
      </w:r>
      <w:r w:rsidR="001242B6" w:rsidRPr="00C2213C">
        <w:t xml:space="preserve">provide system administration Services that </w:t>
      </w:r>
      <w:r w:rsidR="00821975" w:rsidRPr="00C2213C">
        <w:t xml:space="preserve">maintain the functionality of </w:t>
      </w:r>
      <w:r w:rsidR="00BD2F3F" w:rsidRPr="00C2213C">
        <w:t>Software</w:t>
      </w:r>
      <w:r w:rsidR="00821975" w:rsidRPr="00C2213C">
        <w:t xml:space="preserve"> </w:t>
      </w:r>
      <w:r w:rsidR="00896F38" w:rsidRPr="00C2213C">
        <w:t>but</w:t>
      </w:r>
      <w:r w:rsidR="00821975" w:rsidRPr="00C2213C">
        <w:t xml:space="preserve"> which</w:t>
      </w:r>
      <w:r w:rsidR="001242B6" w:rsidRPr="00C2213C">
        <w:t xml:space="preserve"> do</w:t>
      </w:r>
      <w:r w:rsidR="00466611" w:rsidRPr="00C2213C">
        <w:t xml:space="preserve"> not </w:t>
      </w:r>
      <w:r w:rsidR="00821975" w:rsidRPr="00C2213C">
        <w:t>involve a</w:t>
      </w:r>
      <w:r w:rsidR="001242B6" w:rsidRPr="00C2213C">
        <w:t xml:space="preserve"> </w:t>
      </w:r>
      <w:r w:rsidR="00BD2F3F" w:rsidRPr="00C2213C">
        <w:t>Software</w:t>
      </w:r>
      <w:r w:rsidR="00466611" w:rsidRPr="00C2213C">
        <w:t xml:space="preserve"> change</w:t>
      </w:r>
      <w:r w:rsidRPr="00C2213C">
        <w:t>.</w:t>
      </w:r>
    </w:p>
    <w:p w14:paraId="07BF17A9" w14:textId="77777777" w:rsidR="00D0404B" w:rsidRPr="00C2213C" w:rsidRDefault="00D0404B" w:rsidP="0035058D">
      <w:pPr>
        <w:pStyle w:val="GuideMarginHead-ASDEFCON"/>
      </w:pPr>
      <w:r w:rsidRPr="00C2213C">
        <w:rPr>
          <w:u w:val="single"/>
        </w:rPr>
        <w:t>Policy</w:t>
      </w:r>
      <w:r w:rsidRPr="00C2213C">
        <w:rPr>
          <w:rStyle w:val="MarginheadingChar"/>
        </w:rPr>
        <w:t>:</w:t>
      </w:r>
      <w:r w:rsidRPr="00C2213C">
        <w:tab/>
        <w:t>Nil</w:t>
      </w:r>
    </w:p>
    <w:p w14:paraId="48FB6252" w14:textId="4B1A03BE" w:rsidR="001242B6" w:rsidRPr="00C2213C" w:rsidRDefault="00D0404B" w:rsidP="0035058D">
      <w:pPr>
        <w:pStyle w:val="GuideMarginHead-ASDEFCON"/>
      </w:pPr>
      <w:r w:rsidRPr="00C2213C">
        <w:rPr>
          <w:u w:val="single"/>
        </w:rPr>
        <w:t>Guidance</w:t>
      </w:r>
      <w:r w:rsidRPr="00C2213C">
        <w:rPr>
          <w:rStyle w:val="MarginheadingChar"/>
        </w:rPr>
        <w:t>:</w:t>
      </w:r>
      <w:r w:rsidRPr="00C2213C">
        <w:tab/>
      </w:r>
      <w:r w:rsidR="00BD2F3F" w:rsidRPr="00C2213C">
        <w:t>Software</w:t>
      </w:r>
      <w:r w:rsidR="00D92981" w:rsidRPr="00C2213C">
        <w:t xml:space="preserve"> Maintenance activities that do not require actual change to </w:t>
      </w:r>
      <w:r w:rsidR="00BD2F3F" w:rsidRPr="00C2213C">
        <w:t>Software</w:t>
      </w:r>
      <w:r w:rsidR="00D92981" w:rsidRPr="00C2213C">
        <w:t xml:space="preserve"> applications may be required to ensure the on-going functionality and smooth operation of the ICT System – these activities may be included in the Services   under clause </w:t>
      </w:r>
      <w:r w:rsidR="00D92981" w:rsidRPr="00C2213C">
        <w:fldChar w:fldCharType="begin"/>
      </w:r>
      <w:r w:rsidR="00D92981" w:rsidRPr="00C2213C">
        <w:instrText xml:space="preserve"> REF _Ref355350314 \r \h  \* MERGEFORMAT </w:instrText>
      </w:r>
      <w:r w:rsidR="00D92981" w:rsidRPr="00C2213C">
        <w:fldChar w:fldCharType="separate"/>
      </w:r>
      <w:r w:rsidR="002F0BEF">
        <w:t>6.2.10</w:t>
      </w:r>
      <w:r w:rsidR="00D92981" w:rsidRPr="00C2213C">
        <w:fldChar w:fldCharType="end"/>
      </w:r>
      <w:r w:rsidR="00D92981" w:rsidRPr="00C2213C">
        <w:t xml:space="preserve">.  </w:t>
      </w:r>
      <w:r w:rsidR="007C4AEF" w:rsidRPr="00C2213C">
        <w:t xml:space="preserve">Some </w:t>
      </w:r>
      <w:r w:rsidR="00B73A94" w:rsidRPr="00C2213C">
        <w:t xml:space="preserve">Failures </w:t>
      </w:r>
      <w:r w:rsidR="007C4AEF" w:rsidRPr="00C2213C">
        <w:t xml:space="preserve">may </w:t>
      </w:r>
      <w:r w:rsidR="00D92981" w:rsidRPr="00C2213C">
        <w:t xml:space="preserve">also </w:t>
      </w:r>
      <w:r w:rsidR="007C4AEF" w:rsidRPr="00C2213C">
        <w:t xml:space="preserve">be </w:t>
      </w:r>
      <w:r w:rsidR="00B73A94" w:rsidRPr="00C2213C">
        <w:t xml:space="preserve">avoided or </w:t>
      </w:r>
      <w:r w:rsidR="007C4AEF" w:rsidRPr="00C2213C">
        <w:t xml:space="preserve">resolved through the system administration tasks required under clause </w:t>
      </w:r>
      <w:r w:rsidR="007C4AEF" w:rsidRPr="00C2213C">
        <w:fldChar w:fldCharType="begin"/>
      </w:r>
      <w:r w:rsidR="007C4AEF" w:rsidRPr="00C2213C">
        <w:instrText xml:space="preserve"> REF _Ref355350314 \r \h </w:instrText>
      </w:r>
      <w:r w:rsidR="007C4AEF" w:rsidRPr="00C2213C">
        <w:fldChar w:fldCharType="separate"/>
      </w:r>
      <w:r w:rsidR="002F0BEF">
        <w:t>6.2.10</w:t>
      </w:r>
      <w:r w:rsidR="007C4AEF" w:rsidRPr="00C2213C">
        <w:fldChar w:fldCharType="end"/>
      </w:r>
      <w:r w:rsidR="007C4AEF" w:rsidRPr="00C2213C">
        <w:t xml:space="preserve">.  </w:t>
      </w:r>
      <w:r w:rsidR="009466AE" w:rsidRPr="00C2213C">
        <w:t xml:space="preserve">If the </w:t>
      </w:r>
      <w:r w:rsidR="00D92981" w:rsidRPr="00C2213C">
        <w:t>Contract does</w:t>
      </w:r>
      <w:r w:rsidR="009466AE" w:rsidRPr="00C2213C">
        <w:t xml:space="preserve"> not </w:t>
      </w:r>
      <w:r w:rsidR="00D92981" w:rsidRPr="00C2213C">
        <w:t>require</w:t>
      </w:r>
      <w:r w:rsidR="009466AE" w:rsidRPr="00C2213C">
        <w:t xml:space="preserve"> </w:t>
      </w:r>
      <w:r w:rsidR="00BD2F3F" w:rsidRPr="00C2213C">
        <w:t>Software</w:t>
      </w:r>
      <w:r w:rsidR="009466AE" w:rsidRPr="00C2213C">
        <w:t xml:space="preserve"> </w:t>
      </w:r>
      <w:r w:rsidR="00B24CF9" w:rsidRPr="00C2213C">
        <w:t>Maintenance</w:t>
      </w:r>
      <w:r w:rsidR="009466AE" w:rsidRPr="00C2213C">
        <w:t xml:space="preserve"> that do</w:t>
      </w:r>
      <w:r w:rsidR="00B24CF9" w:rsidRPr="00C2213C">
        <w:t>es</w:t>
      </w:r>
      <w:r w:rsidR="009466AE" w:rsidRPr="00C2213C">
        <w:t xml:space="preserve"> not require a </w:t>
      </w:r>
      <w:r w:rsidR="00BD2F3F" w:rsidRPr="00C2213C">
        <w:t>Software</w:t>
      </w:r>
      <w:r w:rsidR="009466AE" w:rsidRPr="00C2213C">
        <w:t xml:space="preserve"> change, then the heading should be retained and the clauses replaced with a single ‘Not used’.</w:t>
      </w:r>
    </w:p>
    <w:p w14:paraId="6EF7B8E8" w14:textId="77777777" w:rsidR="006915A9" w:rsidRPr="00C2213C" w:rsidRDefault="00E03B47" w:rsidP="0035058D">
      <w:pPr>
        <w:pStyle w:val="GuideText-ASDEFCON"/>
      </w:pPr>
      <w:r w:rsidRPr="00C2213C">
        <w:t>The clause has two main options</w:t>
      </w:r>
      <w:r w:rsidR="00896F38" w:rsidRPr="00C2213C">
        <w:t>;</w:t>
      </w:r>
      <w:r w:rsidRPr="00C2213C">
        <w:t xml:space="preserve"> Option A, where all requirements are defined within </w:t>
      </w:r>
      <w:r w:rsidR="00E77DD7" w:rsidRPr="00C2213C">
        <w:t xml:space="preserve">the </w:t>
      </w:r>
      <w:r w:rsidRPr="00C2213C">
        <w:t xml:space="preserve">identified </w:t>
      </w:r>
      <w:r w:rsidR="00E77DD7" w:rsidRPr="00C2213C">
        <w:t xml:space="preserve">technical references </w:t>
      </w:r>
      <w:r w:rsidRPr="00C2213C">
        <w:t>(ie, listed ag</w:t>
      </w:r>
      <w:r w:rsidR="00E77DD7" w:rsidRPr="00C2213C">
        <w:t xml:space="preserve">ainst </w:t>
      </w:r>
      <w:r w:rsidR="00896F38" w:rsidRPr="00C2213C">
        <w:t>the ICT System</w:t>
      </w:r>
      <w:r w:rsidR="0096551C" w:rsidRPr="00C2213C">
        <w:t xml:space="preserve">s and/or </w:t>
      </w:r>
      <w:r w:rsidR="00BD2F3F" w:rsidRPr="00C2213C">
        <w:t>Software</w:t>
      </w:r>
      <w:r w:rsidR="00E77DD7" w:rsidRPr="00C2213C">
        <w:t xml:space="preserve"> Products in</w:t>
      </w:r>
      <w:r w:rsidRPr="00C2213C">
        <w:t xml:space="preserve"> </w:t>
      </w:r>
      <w:r w:rsidR="0096551C" w:rsidRPr="00C2213C">
        <w:t xml:space="preserve">listed </w:t>
      </w:r>
      <w:r w:rsidRPr="00C2213C">
        <w:t>SOW Annex A)</w:t>
      </w:r>
      <w:r w:rsidR="00896F38" w:rsidRPr="00C2213C">
        <w:t>,</w:t>
      </w:r>
      <w:r w:rsidRPr="00C2213C">
        <w:t xml:space="preserve"> and Option B, where additional detail</w:t>
      </w:r>
      <w:r w:rsidR="0096551C" w:rsidRPr="00C2213C">
        <w:t>s</w:t>
      </w:r>
      <w:r w:rsidRPr="00C2213C">
        <w:t xml:space="preserve"> </w:t>
      </w:r>
      <w:r w:rsidR="00E77DD7" w:rsidRPr="00C2213C">
        <w:t>for</w:t>
      </w:r>
      <w:r w:rsidRPr="00C2213C">
        <w:t xml:space="preserve"> </w:t>
      </w:r>
      <w:r w:rsidR="00E77DD7" w:rsidRPr="00C2213C">
        <w:t>Preventive</w:t>
      </w:r>
      <w:r w:rsidRPr="00C2213C">
        <w:t xml:space="preserve">, </w:t>
      </w:r>
      <w:r w:rsidR="00E77DD7" w:rsidRPr="00C2213C">
        <w:t xml:space="preserve">Corrective </w:t>
      </w:r>
      <w:r w:rsidRPr="00C2213C">
        <w:t xml:space="preserve">and </w:t>
      </w:r>
      <w:r w:rsidR="00E77DD7" w:rsidRPr="00C2213C">
        <w:t xml:space="preserve">Adaptive </w:t>
      </w:r>
      <w:r w:rsidRPr="00C2213C">
        <w:t xml:space="preserve">Maintenance </w:t>
      </w:r>
      <w:r w:rsidR="00896F38" w:rsidRPr="00C2213C">
        <w:t xml:space="preserve">can be inserted </w:t>
      </w:r>
      <w:r w:rsidR="00E77DD7" w:rsidRPr="00C2213C">
        <w:t>(</w:t>
      </w:r>
      <w:r w:rsidR="0096551C" w:rsidRPr="00C2213C">
        <w:t xml:space="preserve">through </w:t>
      </w:r>
      <w:r w:rsidR="00E77DD7" w:rsidRPr="00C2213C">
        <w:t>Options B-1</w:t>
      </w:r>
      <w:r w:rsidR="00896F38" w:rsidRPr="00C2213C">
        <w:t>, B-2 and</w:t>
      </w:r>
      <w:r w:rsidR="00E77DD7" w:rsidRPr="00C2213C">
        <w:t xml:space="preserve"> B-3</w:t>
      </w:r>
      <w:r w:rsidR="0096551C" w:rsidRPr="00C2213C">
        <w:t>, respectively</w:t>
      </w:r>
      <w:r w:rsidR="00E77DD7" w:rsidRPr="00C2213C">
        <w:t>)</w:t>
      </w:r>
      <w:r w:rsidRPr="00C2213C">
        <w:t>.</w:t>
      </w:r>
    </w:p>
    <w:p w14:paraId="307D834F" w14:textId="77777777" w:rsidR="009466AE" w:rsidRPr="00C2213C" w:rsidRDefault="00E77DD7" w:rsidP="0035058D">
      <w:pPr>
        <w:pStyle w:val="GuideText-ASDEFCON"/>
      </w:pPr>
      <w:r w:rsidRPr="00C2213C">
        <w:t xml:space="preserve">When Option A is chosen, the drafter must ensure that the appropriate technical references </w:t>
      </w:r>
      <w:r w:rsidR="00896F38" w:rsidRPr="00C2213C">
        <w:t xml:space="preserve">(which </w:t>
      </w:r>
      <w:r w:rsidRPr="00C2213C">
        <w:t>defin</w:t>
      </w:r>
      <w:r w:rsidR="00896F38" w:rsidRPr="00C2213C">
        <w:t>e</w:t>
      </w:r>
      <w:r w:rsidRPr="00C2213C">
        <w:t xml:space="preserve"> the full nature and scope of </w:t>
      </w:r>
      <w:r w:rsidR="003373E9" w:rsidRPr="00C2213C">
        <w:t xml:space="preserve">the </w:t>
      </w:r>
      <w:r w:rsidRPr="00C2213C">
        <w:t>Services</w:t>
      </w:r>
      <w:r w:rsidR="00896F38" w:rsidRPr="00C2213C">
        <w:t>)</w:t>
      </w:r>
      <w:r w:rsidRPr="00C2213C">
        <w:t xml:space="preserve"> are listed in SOW Annex A </w:t>
      </w:r>
      <w:r w:rsidR="0096551C" w:rsidRPr="00C2213C">
        <w:t xml:space="preserve">against the ICT System(s) and </w:t>
      </w:r>
      <w:r w:rsidR="00BD2F3F" w:rsidRPr="00C2213C">
        <w:t>Software</w:t>
      </w:r>
      <w:r w:rsidR="0096551C" w:rsidRPr="00C2213C">
        <w:t xml:space="preserve"> Products (or </w:t>
      </w:r>
      <w:r w:rsidR="00896F38" w:rsidRPr="00C2213C">
        <w:t xml:space="preserve">in </w:t>
      </w:r>
      <w:r w:rsidR="0096551C" w:rsidRPr="00C2213C">
        <w:t xml:space="preserve">Annex D where the entry in Annex A cross-references </w:t>
      </w:r>
      <w:r w:rsidR="003373E9" w:rsidRPr="00C2213C">
        <w:t xml:space="preserve">to </w:t>
      </w:r>
      <w:r w:rsidR="0096551C" w:rsidRPr="00C2213C">
        <w:t xml:space="preserve">Annex D).  </w:t>
      </w:r>
      <w:r w:rsidR="00896F38" w:rsidRPr="00C2213C">
        <w:t>A</w:t>
      </w:r>
      <w:r w:rsidR="0096551C" w:rsidRPr="00C2213C">
        <w:t xml:space="preserve">pplicable technical references </w:t>
      </w:r>
      <w:r w:rsidR="00896F38" w:rsidRPr="00C2213C">
        <w:t>may</w:t>
      </w:r>
      <w:r w:rsidR="0096551C" w:rsidRPr="00C2213C">
        <w:t xml:space="preserve"> also need to be </w:t>
      </w:r>
      <w:r w:rsidR="00896F38" w:rsidRPr="00C2213C">
        <w:t>provided</w:t>
      </w:r>
      <w:r w:rsidRPr="00C2213C">
        <w:t xml:space="preserve"> as GFI/GFD</w:t>
      </w:r>
      <w:r w:rsidR="00896F38" w:rsidRPr="00C2213C">
        <w:t>,</w:t>
      </w:r>
      <w:r w:rsidR="0096551C" w:rsidRPr="00C2213C">
        <w:t xml:space="preserve"> and </w:t>
      </w:r>
      <w:r w:rsidR="00896F38" w:rsidRPr="00C2213C">
        <w:t>listed</w:t>
      </w:r>
      <w:r w:rsidR="0096551C" w:rsidRPr="00C2213C">
        <w:t xml:space="preserve"> in Attachment E</w:t>
      </w:r>
      <w:r w:rsidRPr="00C2213C">
        <w:t>.</w:t>
      </w:r>
    </w:p>
    <w:p w14:paraId="5A233E3F" w14:textId="77777777" w:rsidR="00E77DD7" w:rsidRPr="00C2213C" w:rsidRDefault="00E77DD7" w:rsidP="0035058D">
      <w:pPr>
        <w:pStyle w:val="GuideText-ASDEFCON"/>
      </w:pPr>
      <w:r w:rsidRPr="00C2213C">
        <w:t xml:space="preserve">Option B is chosen if technical references </w:t>
      </w:r>
      <w:r w:rsidR="00850C6A" w:rsidRPr="00C2213C">
        <w:t xml:space="preserve">in SOW Annex A </w:t>
      </w:r>
      <w:r w:rsidRPr="00C2213C">
        <w:t xml:space="preserve">do not </w:t>
      </w:r>
      <w:r w:rsidR="0096551C" w:rsidRPr="00C2213C">
        <w:t>accurately</w:t>
      </w:r>
      <w:r w:rsidRPr="00C2213C">
        <w:t xml:space="preserve"> define </w:t>
      </w:r>
      <w:r w:rsidR="003373E9" w:rsidRPr="00C2213C">
        <w:t xml:space="preserve">all of </w:t>
      </w:r>
      <w:r w:rsidRPr="00C2213C">
        <w:t xml:space="preserve">the </w:t>
      </w:r>
      <w:r w:rsidR="00BD2F3F" w:rsidRPr="00C2213C">
        <w:t>Software</w:t>
      </w:r>
      <w:r w:rsidRPr="00C2213C">
        <w:t xml:space="preserve"> Maintenance Services</w:t>
      </w:r>
      <w:r w:rsidR="00850C6A" w:rsidRPr="00C2213C">
        <w:t xml:space="preserve"> required</w:t>
      </w:r>
      <w:r w:rsidR="0096551C" w:rsidRPr="00C2213C">
        <w:t xml:space="preserve"> (ie, they define either greater or less </w:t>
      </w:r>
      <w:r w:rsidR="00896F38" w:rsidRPr="00C2213C">
        <w:t xml:space="preserve">scope </w:t>
      </w:r>
      <w:r w:rsidR="0096551C" w:rsidRPr="00C2213C">
        <w:t>than the Contractor’s responsibilities)</w:t>
      </w:r>
      <w:r w:rsidRPr="00C2213C">
        <w:t xml:space="preserve">.  Depending on the scope of </w:t>
      </w:r>
      <w:r w:rsidR="00850C6A" w:rsidRPr="00C2213C">
        <w:t>the required Services</w:t>
      </w:r>
      <w:r w:rsidRPr="00C2213C">
        <w:t xml:space="preserve">, any or all </w:t>
      </w:r>
      <w:r w:rsidR="00850C6A" w:rsidRPr="00C2213C">
        <w:t xml:space="preserve">of </w:t>
      </w:r>
      <w:r w:rsidR="0096551C" w:rsidRPr="00C2213C">
        <w:t xml:space="preserve">Options </w:t>
      </w:r>
      <w:r w:rsidR="00850C6A" w:rsidRPr="00C2213C">
        <w:t>B-1 to B-3 may be included in the draft Contract</w:t>
      </w:r>
      <w:r w:rsidR="0096551C" w:rsidRPr="00C2213C">
        <w:t>.</w:t>
      </w:r>
      <w:r w:rsidR="00850C6A" w:rsidRPr="00C2213C">
        <w:t xml:space="preserve"> </w:t>
      </w:r>
      <w:r w:rsidR="0096551C" w:rsidRPr="00C2213C">
        <w:t xml:space="preserve"> Drafters then need to list the </w:t>
      </w:r>
      <w:r w:rsidR="00314AF4" w:rsidRPr="00C2213C">
        <w:t xml:space="preserve">applicable </w:t>
      </w:r>
      <w:r w:rsidR="0096551C" w:rsidRPr="00C2213C">
        <w:t xml:space="preserve">Services under each </w:t>
      </w:r>
      <w:r w:rsidR="00314AF4" w:rsidRPr="00C2213C">
        <w:t xml:space="preserve">of the selected </w:t>
      </w:r>
      <w:r w:rsidR="0096551C" w:rsidRPr="00C2213C">
        <w:t>option</w:t>
      </w:r>
      <w:r w:rsidR="00896F38" w:rsidRPr="00C2213C">
        <w:t>s</w:t>
      </w:r>
      <w:r w:rsidR="0096551C" w:rsidRPr="00C2213C">
        <w:t xml:space="preserve"> </w:t>
      </w:r>
      <w:r w:rsidR="00850C6A" w:rsidRPr="00C2213C">
        <w:t>as follows:</w:t>
      </w:r>
    </w:p>
    <w:p w14:paraId="1517DAD8" w14:textId="77777777" w:rsidR="00850C6A" w:rsidRPr="00C2213C" w:rsidRDefault="00850C6A" w:rsidP="0035058D">
      <w:pPr>
        <w:pStyle w:val="GuideSublistLv1-ASDEFCON"/>
        <w:numPr>
          <w:ilvl w:val="0"/>
          <w:numId w:val="63"/>
        </w:numPr>
      </w:pPr>
      <w:r w:rsidRPr="00C2213C">
        <w:t xml:space="preserve">Option B-1 for Preventive Maintenance (not requiring </w:t>
      </w:r>
      <w:r w:rsidR="00BD2F3F" w:rsidRPr="00C2213C">
        <w:t>Software</w:t>
      </w:r>
      <w:r w:rsidRPr="00C2213C">
        <w:t xml:space="preserve"> change)</w:t>
      </w:r>
      <w:r w:rsidR="0096551C" w:rsidRPr="00C2213C">
        <w:t>, including</w:t>
      </w:r>
      <w:r w:rsidR="00D27ACB" w:rsidRPr="00C2213C">
        <w:t xml:space="preserve"> cleaning-up / deleting temporary files such as installation scripts that are no longer required, virus </w:t>
      </w:r>
      <w:r w:rsidR="00CB6FD3" w:rsidRPr="00C2213C">
        <w:t xml:space="preserve">/ </w:t>
      </w:r>
      <w:r w:rsidR="00531363" w:rsidRPr="00C2213C">
        <w:t xml:space="preserve">malware </w:t>
      </w:r>
      <w:r w:rsidR="00D27ACB" w:rsidRPr="00C2213C">
        <w:t>scanning, etc.</w:t>
      </w:r>
    </w:p>
    <w:p w14:paraId="4F334FC8" w14:textId="77777777" w:rsidR="00850C6A" w:rsidRPr="00C2213C" w:rsidRDefault="00850C6A" w:rsidP="0035058D">
      <w:pPr>
        <w:pStyle w:val="GuideSublistLv1-ASDEFCON"/>
      </w:pPr>
      <w:r w:rsidRPr="00C2213C">
        <w:t xml:space="preserve">Option B-2 for Corrective Maintenance (not requiring </w:t>
      </w:r>
      <w:r w:rsidR="00BD2F3F" w:rsidRPr="00C2213C">
        <w:t>Software</w:t>
      </w:r>
      <w:r w:rsidRPr="00C2213C">
        <w:t xml:space="preserve"> change)</w:t>
      </w:r>
      <w:r w:rsidR="0096551C" w:rsidRPr="00C2213C">
        <w:t>, including</w:t>
      </w:r>
      <w:r w:rsidR="00D27ACB" w:rsidRPr="00C2213C">
        <w:t xml:space="preserve"> installation or reinstallation of application files.</w:t>
      </w:r>
    </w:p>
    <w:p w14:paraId="7E889826" w14:textId="77777777" w:rsidR="00850C6A" w:rsidRPr="00C2213C" w:rsidRDefault="00850C6A" w:rsidP="0035058D">
      <w:pPr>
        <w:pStyle w:val="GuideSublistLv1-ASDEFCON"/>
      </w:pPr>
      <w:r w:rsidRPr="00C2213C">
        <w:t xml:space="preserve">Option B-3 for Adaptive Maintenance (not requiring </w:t>
      </w:r>
      <w:r w:rsidR="00BD2F3F" w:rsidRPr="00C2213C">
        <w:t>Software</w:t>
      </w:r>
      <w:r w:rsidRPr="00C2213C">
        <w:t xml:space="preserve"> change)</w:t>
      </w:r>
      <w:r w:rsidR="0096551C" w:rsidRPr="00C2213C">
        <w:t>, including</w:t>
      </w:r>
      <w:r w:rsidR="00D27ACB" w:rsidRPr="00C2213C">
        <w:t xml:space="preserve"> the update of user and system configuration files.</w:t>
      </w:r>
    </w:p>
    <w:p w14:paraId="5941EA9B" w14:textId="77777777" w:rsidR="00B21FD7" w:rsidRPr="00C2213C" w:rsidRDefault="00B21FD7" w:rsidP="00403BFC">
      <w:pPr>
        <w:pStyle w:val="GuideMarginHead-ASDEFCON"/>
      </w:pPr>
      <w:r w:rsidRPr="00C2213C">
        <w:rPr>
          <w:u w:val="single"/>
        </w:rPr>
        <w:t>Related Clauses/ Documents</w:t>
      </w:r>
      <w:r w:rsidRPr="00C2213C">
        <w:t>:</w:t>
      </w:r>
    </w:p>
    <w:p w14:paraId="50D21F70" w14:textId="01E68D25" w:rsidR="00314AF4" w:rsidRPr="00C2213C" w:rsidRDefault="009466AE" w:rsidP="00403BFC">
      <w:pPr>
        <w:pStyle w:val="GuideText-ASDEFCON"/>
      </w:pPr>
      <w:r w:rsidRPr="00C2213C">
        <w:t xml:space="preserve">Clause </w:t>
      </w:r>
      <w:r w:rsidR="00314AF4" w:rsidRPr="00C2213C">
        <w:fldChar w:fldCharType="begin"/>
      </w:r>
      <w:r w:rsidR="00314AF4" w:rsidRPr="00C2213C">
        <w:instrText xml:space="preserve"> REF _Ref361241219 \r \h </w:instrText>
      </w:r>
      <w:r w:rsidR="00403BFC" w:rsidRPr="00C2213C">
        <w:instrText xml:space="preserve"> \* MERGEFORMAT </w:instrText>
      </w:r>
      <w:r w:rsidR="00314AF4" w:rsidRPr="00C2213C">
        <w:fldChar w:fldCharType="separate"/>
      </w:r>
      <w:r w:rsidR="002F0BEF">
        <w:t>6.2.9</w:t>
      </w:r>
      <w:r w:rsidR="00314AF4" w:rsidRPr="00C2213C">
        <w:fldChar w:fldCharType="end"/>
      </w:r>
      <w:r w:rsidR="00314AF4" w:rsidRPr="00C2213C">
        <w:t>, Failure Resolution</w:t>
      </w:r>
    </w:p>
    <w:p w14:paraId="280CF171" w14:textId="77777777" w:rsidR="00B21FD7" w:rsidRPr="00C2213C" w:rsidRDefault="009466AE" w:rsidP="00403BFC">
      <w:pPr>
        <w:pStyle w:val="GuideText-ASDEFCON"/>
      </w:pPr>
      <w:r w:rsidRPr="00C2213C">
        <w:t xml:space="preserve">DSD-ENG-SW for </w:t>
      </w:r>
      <w:r w:rsidR="00BD2F3F" w:rsidRPr="00C2213C">
        <w:t>Software</w:t>
      </w:r>
      <w:r w:rsidRPr="00C2213C">
        <w:t xml:space="preserve"> Maintenance requiring </w:t>
      </w:r>
      <w:r w:rsidR="00BD2F3F" w:rsidRPr="00C2213C">
        <w:t>Software</w:t>
      </w:r>
      <w:r w:rsidRPr="00C2213C">
        <w:t xml:space="preserve"> change</w:t>
      </w:r>
    </w:p>
    <w:p w14:paraId="13974928" w14:textId="77777777" w:rsidR="00B21FD7" w:rsidRPr="00C2213C" w:rsidRDefault="00B21FD7" w:rsidP="00403BFC">
      <w:pPr>
        <w:pStyle w:val="GuideMarginHead-ASDEFCON"/>
      </w:pPr>
      <w:r w:rsidRPr="00C2213C">
        <w:rPr>
          <w:u w:val="single"/>
        </w:rPr>
        <w:t>Optional Clauses</w:t>
      </w:r>
      <w:r w:rsidRPr="00C2213C">
        <w:t>:</w:t>
      </w:r>
      <w:r w:rsidRPr="00C2213C">
        <w:tab/>
        <w:t>None</w:t>
      </w:r>
    </w:p>
    <w:p w14:paraId="65516E95" w14:textId="3EBBA04F" w:rsidR="00623E08" w:rsidRPr="00C2213C" w:rsidRDefault="00623E08" w:rsidP="00623E08">
      <w:pPr>
        <w:pStyle w:val="heading"/>
        <w:rPr>
          <w:noProof w:val="0"/>
        </w:rPr>
      </w:pPr>
      <w:r w:rsidRPr="00C2213C">
        <w:rPr>
          <w:noProof w:val="0"/>
        </w:rPr>
        <w:fldChar w:fldCharType="begin"/>
      </w:r>
      <w:r w:rsidRPr="00C2213C">
        <w:rPr>
          <w:noProof w:val="0"/>
        </w:rPr>
        <w:instrText xml:space="preserve"> REF _Ref281471131 \r \h </w:instrText>
      </w:r>
      <w:r w:rsidRPr="00C2213C">
        <w:rPr>
          <w:noProof w:val="0"/>
        </w:rPr>
      </w:r>
      <w:r w:rsidRPr="00C2213C">
        <w:rPr>
          <w:noProof w:val="0"/>
        </w:rPr>
        <w:fldChar w:fldCharType="separate"/>
      </w:r>
      <w:r w:rsidR="002F0BEF">
        <w:rPr>
          <w:noProof w:val="0"/>
        </w:rPr>
        <w:t>6.2.11</w:t>
      </w:r>
      <w:r w:rsidRPr="00C2213C">
        <w:rPr>
          <w:noProof w:val="0"/>
        </w:rPr>
        <w:fldChar w:fldCharType="end"/>
      </w:r>
      <w:r w:rsidRPr="00C2213C">
        <w:rPr>
          <w:noProof w:val="0"/>
        </w:rPr>
        <w:tab/>
      </w:r>
      <w:r w:rsidR="005D4065" w:rsidRPr="00C2213C">
        <w:rPr>
          <w:noProof w:val="0"/>
        </w:rPr>
        <w:fldChar w:fldCharType="begin"/>
      </w:r>
      <w:r w:rsidR="005D4065" w:rsidRPr="00C2213C">
        <w:rPr>
          <w:noProof w:val="0"/>
        </w:rPr>
        <w:instrText xml:space="preserve"> REF _Ref314659101 \h </w:instrText>
      </w:r>
      <w:r w:rsidR="005D4065" w:rsidRPr="00C2213C">
        <w:rPr>
          <w:noProof w:val="0"/>
        </w:rPr>
      </w:r>
      <w:r w:rsidR="005D4065" w:rsidRPr="00C2213C">
        <w:rPr>
          <w:noProof w:val="0"/>
        </w:rPr>
        <w:fldChar w:fldCharType="separate"/>
      </w:r>
      <w:r w:rsidR="002F0BEF" w:rsidRPr="00C2213C">
        <w:t>Software Retirement</w:t>
      </w:r>
      <w:r w:rsidR="005D4065" w:rsidRPr="00C2213C">
        <w:rPr>
          <w:noProof w:val="0"/>
        </w:rPr>
        <w:fldChar w:fldCharType="end"/>
      </w:r>
    </w:p>
    <w:p w14:paraId="000C49F6" w14:textId="77777777" w:rsidR="00623E08" w:rsidRPr="00C2213C" w:rsidRDefault="00623E08" w:rsidP="00E32517">
      <w:pPr>
        <w:pStyle w:val="GuideMarginHead-ASDEFCON"/>
      </w:pPr>
      <w:r w:rsidRPr="00C2213C">
        <w:rPr>
          <w:u w:val="single"/>
        </w:rPr>
        <w:t>Status</w:t>
      </w:r>
      <w:r w:rsidRPr="00C2213C">
        <w:t>:</w:t>
      </w:r>
      <w:r w:rsidRPr="00C2213C">
        <w:tab/>
        <w:t>Optional</w:t>
      </w:r>
    </w:p>
    <w:p w14:paraId="727E1132" w14:textId="77777777" w:rsidR="00623E08" w:rsidRPr="00C2213C" w:rsidRDefault="00623E08" w:rsidP="00E32517">
      <w:pPr>
        <w:pStyle w:val="GuideMarginHead-ASDEFCON"/>
      </w:pPr>
      <w:r w:rsidRPr="00C2213C">
        <w:rPr>
          <w:u w:val="single"/>
        </w:rPr>
        <w:t>Purpose</w:t>
      </w:r>
      <w:r w:rsidRPr="00C2213C">
        <w:rPr>
          <w:rStyle w:val="MarginheadingChar"/>
        </w:rPr>
        <w:t>:</w:t>
      </w:r>
      <w:r w:rsidRPr="00C2213C">
        <w:tab/>
        <w:t xml:space="preserve">To </w:t>
      </w:r>
      <w:r w:rsidR="0028547F" w:rsidRPr="00C2213C">
        <w:t xml:space="preserve">require </w:t>
      </w:r>
      <w:r w:rsidRPr="00C2213C">
        <w:t xml:space="preserve">the Contractor to manage the retirement of </w:t>
      </w:r>
      <w:r w:rsidR="00BD2F3F" w:rsidRPr="00C2213C">
        <w:t>Software</w:t>
      </w:r>
      <w:r w:rsidRPr="00C2213C">
        <w:t xml:space="preserve"> Product</w:t>
      </w:r>
      <w:r w:rsidR="005712DB" w:rsidRPr="00C2213C">
        <w:t>s</w:t>
      </w:r>
      <w:r w:rsidRPr="00C2213C">
        <w:t xml:space="preserve"> and the transition of support arrangements between the old and any </w:t>
      </w:r>
      <w:r w:rsidR="00C13A0E" w:rsidRPr="00C2213C">
        <w:t>replacement</w:t>
      </w:r>
      <w:r w:rsidRPr="00C2213C">
        <w:t xml:space="preserve"> </w:t>
      </w:r>
      <w:r w:rsidR="00BD2F3F" w:rsidRPr="00C2213C">
        <w:t>Software</w:t>
      </w:r>
      <w:r w:rsidRPr="00C2213C">
        <w:t xml:space="preserve"> Product.</w:t>
      </w:r>
    </w:p>
    <w:p w14:paraId="69669928" w14:textId="77777777" w:rsidR="00623E08" w:rsidRPr="00C2213C" w:rsidRDefault="00623E08" w:rsidP="00E32517">
      <w:pPr>
        <w:pStyle w:val="GuideMarginHead-ASDEFCON"/>
      </w:pPr>
      <w:r w:rsidRPr="00C2213C">
        <w:rPr>
          <w:u w:val="single"/>
        </w:rPr>
        <w:t>Policy</w:t>
      </w:r>
      <w:r w:rsidRPr="00C2213C">
        <w:rPr>
          <w:rStyle w:val="MarginheadingChar"/>
        </w:rPr>
        <w:t>:</w:t>
      </w:r>
      <w:r w:rsidRPr="00C2213C">
        <w:tab/>
        <w:t>TBA</w:t>
      </w:r>
    </w:p>
    <w:p w14:paraId="200E9409" w14:textId="77777777" w:rsidR="000338E7" w:rsidRPr="00C2213C" w:rsidRDefault="00623E08" w:rsidP="00E32517">
      <w:pPr>
        <w:pStyle w:val="GuideMarginHead-ASDEFCON"/>
      </w:pPr>
      <w:r w:rsidRPr="00C2213C">
        <w:rPr>
          <w:u w:val="single"/>
        </w:rPr>
        <w:t>Guidance</w:t>
      </w:r>
      <w:r w:rsidRPr="00C2213C">
        <w:rPr>
          <w:rStyle w:val="MarginheadingChar"/>
        </w:rPr>
        <w:t>:</w:t>
      </w:r>
      <w:r w:rsidRPr="00C2213C">
        <w:tab/>
      </w:r>
      <w:r w:rsidR="000338E7" w:rsidRPr="00C2213C">
        <w:t xml:space="preserve">The retirement of </w:t>
      </w:r>
      <w:r w:rsidR="00BD2F3F" w:rsidRPr="00C2213C">
        <w:t>Software</w:t>
      </w:r>
      <w:r w:rsidR="000338E7" w:rsidRPr="00C2213C">
        <w:t xml:space="preserve"> can have support ramifications beyond that of the </w:t>
      </w:r>
      <w:r w:rsidR="00BD2F3F" w:rsidRPr="00C2213C">
        <w:t>Software</w:t>
      </w:r>
      <w:r w:rsidR="000338E7" w:rsidRPr="00C2213C">
        <w:t xml:space="preserve"> itself and therefore additional planning and consideration is required.  This clause addresses the need for the Contractor to perform this additional planning and to keep users and other affected parties informed.</w:t>
      </w:r>
      <w:r w:rsidR="00D260D5" w:rsidRPr="00C2213C">
        <w:t xml:space="preserve">  If this clause is not required</w:t>
      </w:r>
      <w:r w:rsidR="005712DB" w:rsidRPr="00C2213C">
        <w:t xml:space="preserve"> under the Contract</w:t>
      </w:r>
      <w:r w:rsidR="00D260D5" w:rsidRPr="00C2213C">
        <w:t>, the heading should be retained and the clauses replaced with</w:t>
      </w:r>
      <w:r w:rsidR="0095355A" w:rsidRPr="00C2213C">
        <w:t xml:space="preserve"> a single</w:t>
      </w:r>
      <w:r w:rsidR="00D260D5" w:rsidRPr="00C2213C">
        <w:t xml:space="preserve"> ‘Not used’.</w:t>
      </w:r>
    </w:p>
    <w:p w14:paraId="6A51E473" w14:textId="77777777" w:rsidR="00D260D5" w:rsidRPr="00C2213C" w:rsidRDefault="00C24A8C" w:rsidP="00E32517">
      <w:pPr>
        <w:pStyle w:val="GuideText-ASDEFCON"/>
      </w:pPr>
      <w:r w:rsidRPr="00C2213C">
        <w:t xml:space="preserve">This clause should be used for the routine retirement of </w:t>
      </w:r>
      <w:r w:rsidR="00BD2F3F" w:rsidRPr="00C2213C">
        <w:t>Software</w:t>
      </w:r>
      <w:r w:rsidRPr="00C2213C">
        <w:t xml:space="preserve"> from the ICT System</w:t>
      </w:r>
      <w:r w:rsidR="007D5AD1" w:rsidRPr="00C2213C">
        <w:t>(s)</w:t>
      </w:r>
      <w:r w:rsidRPr="00C2213C">
        <w:t xml:space="preserve">, such as the </w:t>
      </w:r>
      <w:r w:rsidR="00BD2F3F" w:rsidRPr="00C2213C">
        <w:t>Software</w:t>
      </w:r>
      <w:r w:rsidRPr="00C2213C">
        <w:t xml:space="preserve"> being replaced by new versions while the general functionality of the ICT System</w:t>
      </w:r>
      <w:r w:rsidR="007D5AD1" w:rsidRPr="00C2213C">
        <w:t>(s)</w:t>
      </w:r>
      <w:r w:rsidRPr="00C2213C">
        <w:t xml:space="preserve"> </w:t>
      </w:r>
      <w:r w:rsidR="007D5AD1" w:rsidRPr="00C2213C">
        <w:t>is not affected</w:t>
      </w:r>
      <w:r w:rsidRPr="00C2213C">
        <w:t xml:space="preserve">.  If the retirement of the </w:t>
      </w:r>
      <w:r w:rsidR="00BD2F3F" w:rsidRPr="00C2213C">
        <w:t>Software</w:t>
      </w:r>
      <w:r w:rsidRPr="00C2213C">
        <w:t xml:space="preserve"> effectively represents the end of the life of the ICT System</w:t>
      </w:r>
      <w:r w:rsidR="007D5AD1" w:rsidRPr="00C2213C">
        <w:t>(s)</w:t>
      </w:r>
      <w:r w:rsidRPr="00C2213C">
        <w:t xml:space="preserve"> and</w:t>
      </w:r>
      <w:r w:rsidR="007D5AD1" w:rsidRPr="00C2213C">
        <w:t>,</w:t>
      </w:r>
      <w:r w:rsidRPr="00C2213C">
        <w:t xml:space="preserve"> therefore</w:t>
      </w:r>
      <w:r w:rsidR="007D5AD1" w:rsidRPr="00C2213C">
        <w:t>,</w:t>
      </w:r>
      <w:r w:rsidRPr="00C2213C">
        <w:t xml:space="preserve"> the </w:t>
      </w:r>
      <w:r w:rsidR="000D248A" w:rsidRPr="00C2213C">
        <w:t xml:space="preserve">end of the </w:t>
      </w:r>
      <w:r w:rsidRPr="00C2213C">
        <w:t xml:space="preserve">Contract, </w:t>
      </w:r>
      <w:r w:rsidR="007D5AD1" w:rsidRPr="00C2213C">
        <w:t>these</w:t>
      </w:r>
      <w:r w:rsidRPr="00C2213C">
        <w:t xml:space="preserve"> requirements </w:t>
      </w:r>
      <w:r w:rsidR="007D5AD1" w:rsidRPr="00C2213C">
        <w:t xml:space="preserve">should be addressed through </w:t>
      </w:r>
      <w:r w:rsidRPr="00C2213C">
        <w:t>the Phase</w:t>
      </w:r>
      <w:r w:rsidR="007D5AD1" w:rsidRPr="00C2213C">
        <w:t xml:space="preserve"> </w:t>
      </w:r>
      <w:r w:rsidRPr="00C2213C">
        <w:t xml:space="preserve">Out </w:t>
      </w:r>
      <w:r w:rsidR="007D5AD1" w:rsidRPr="00C2213C">
        <w:t>provisions in other parts of the template</w:t>
      </w:r>
      <w:r w:rsidRPr="00C2213C">
        <w:t xml:space="preserve"> (refer COC clause </w:t>
      </w:r>
      <w:r w:rsidR="00E013C2" w:rsidRPr="00C2213C">
        <w:t>14.2</w:t>
      </w:r>
      <w:r w:rsidRPr="00C2213C">
        <w:t xml:space="preserve"> and SOW clause 2.8).</w:t>
      </w:r>
    </w:p>
    <w:p w14:paraId="62B5FF0B" w14:textId="45C3979F" w:rsidR="0028547F" w:rsidRPr="00C2213C" w:rsidRDefault="0028547F" w:rsidP="00E32517">
      <w:pPr>
        <w:pStyle w:val="GuideText-ASDEFCON"/>
      </w:pPr>
      <w:r w:rsidRPr="00C2213C">
        <w:t xml:space="preserve">If included in the draft Contract, Drafters should review clause </w:t>
      </w:r>
      <w:r w:rsidRPr="00C2213C">
        <w:fldChar w:fldCharType="begin"/>
      </w:r>
      <w:r w:rsidRPr="00C2213C">
        <w:instrText xml:space="preserve"> REF _Ref361306276 \r \h </w:instrText>
      </w:r>
      <w:r w:rsidR="00E32517" w:rsidRPr="00C2213C">
        <w:instrText xml:space="preserve"> \* MERGEFORMAT </w:instrText>
      </w:r>
      <w:r w:rsidRPr="00C2213C">
        <w:fldChar w:fldCharType="separate"/>
      </w:r>
      <w:r w:rsidR="002F0BEF">
        <w:t>6.2.11</w:t>
      </w:r>
      <w:r w:rsidRPr="00C2213C">
        <w:fldChar w:fldCharType="end"/>
      </w:r>
      <w:r w:rsidR="00ED0061" w:rsidRPr="00C2213C">
        <w:t>.  I</w:t>
      </w:r>
      <w:r w:rsidRPr="00C2213C">
        <w:t>n general</w:t>
      </w:r>
      <w:r w:rsidR="00ED0061" w:rsidRPr="00C2213C">
        <w:t>,</w:t>
      </w:r>
      <w:r w:rsidRPr="00C2213C">
        <w:t xml:space="preserve"> this clause may be included without alteration.</w:t>
      </w:r>
    </w:p>
    <w:p w14:paraId="7B063F14" w14:textId="77777777" w:rsidR="00C24A8C" w:rsidRPr="00C2213C" w:rsidRDefault="00623E08" w:rsidP="00E32517">
      <w:pPr>
        <w:pStyle w:val="GuideMarginHead-ASDEFCON"/>
      </w:pPr>
      <w:r w:rsidRPr="00C2213C">
        <w:rPr>
          <w:u w:val="single"/>
        </w:rPr>
        <w:t>Related Clauses/ Documents</w:t>
      </w:r>
      <w:r w:rsidRPr="00C2213C">
        <w:t>:</w:t>
      </w:r>
    </w:p>
    <w:p w14:paraId="39AEECA9" w14:textId="4B307F8D" w:rsidR="00623E08" w:rsidRPr="00C2213C" w:rsidRDefault="0095355A" w:rsidP="00C605FD">
      <w:pPr>
        <w:pStyle w:val="GuideText-ASDEFCON"/>
      </w:pPr>
      <w:r w:rsidRPr="00C2213C">
        <w:t xml:space="preserve">Clause </w:t>
      </w:r>
      <w:r w:rsidR="00E445FC" w:rsidRPr="00C2213C">
        <w:fldChar w:fldCharType="begin"/>
      </w:r>
      <w:r w:rsidR="00E445FC" w:rsidRPr="00C2213C">
        <w:instrText xml:space="preserve"> REF _Ref497399438 \r \h </w:instrText>
      </w:r>
      <w:r w:rsidR="00C605FD" w:rsidRPr="00C2213C">
        <w:instrText xml:space="preserve"> \* MERGEFORMAT </w:instrText>
      </w:r>
      <w:r w:rsidR="00E445FC" w:rsidRPr="00C2213C">
        <w:fldChar w:fldCharType="separate"/>
      </w:r>
      <w:r w:rsidR="002F0BEF">
        <w:t>6.2.6</w:t>
      </w:r>
      <w:r w:rsidR="00E445FC" w:rsidRPr="00C2213C">
        <w:fldChar w:fldCharType="end"/>
      </w:r>
      <w:r w:rsidRPr="00C2213C">
        <w:t xml:space="preserve">, </w:t>
      </w:r>
      <w:r w:rsidR="00C605FD" w:rsidRPr="00C2213C">
        <w:fldChar w:fldCharType="begin"/>
      </w:r>
      <w:r w:rsidR="00C605FD" w:rsidRPr="00C2213C">
        <w:instrText xml:space="preserve"> REF _Ref497399438 \h  \* MERGEFORMAT </w:instrText>
      </w:r>
      <w:r w:rsidR="00C605FD" w:rsidRPr="00C2213C">
        <w:fldChar w:fldCharType="separate"/>
      </w:r>
      <w:r w:rsidR="002F0BEF" w:rsidRPr="00C2213C">
        <w:t>Implementation of Software Updates</w:t>
      </w:r>
      <w:r w:rsidR="00C605FD" w:rsidRPr="00C2213C">
        <w:fldChar w:fldCharType="end"/>
      </w:r>
      <w:r w:rsidRPr="00C2213C">
        <w:t xml:space="preserve">, for the installation of new </w:t>
      </w:r>
      <w:r w:rsidR="00BD2F3F" w:rsidRPr="00C2213C">
        <w:t>Software</w:t>
      </w:r>
      <w:r w:rsidRPr="00C2213C">
        <w:t xml:space="preserve"> Products, including those that will result in the retirement of existing </w:t>
      </w:r>
      <w:r w:rsidR="00BD2F3F" w:rsidRPr="00C2213C">
        <w:t>Software</w:t>
      </w:r>
      <w:r w:rsidRPr="00C2213C">
        <w:t xml:space="preserve"> Products</w:t>
      </w:r>
    </w:p>
    <w:p w14:paraId="06B9D5C2" w14:textId="77777777" w:rsidR="0028547F" w:rsidRPr="00C2213C" w:rsidRDefault="0028547F" w:rsidP="00E32517">
      <w:pPr>
        <w:pStyle w:val="GuideText-ASDEFCON"/>
      </w:pPr>
      <w:r w:rsidRPr="00C2213C">
        <w:t xml:space="preserve">DSD-ENG-SW for the development of </w:t>
      </w:r>
      <w:r w:rsidR="00BD2F3F" w:rsidRPr="00C2213C">
        <w:t>Software</w:t>
      </w:r>
      <w:r w:rsidRPr="00C2213C">
        <w:t xml:space="preserve"> changes</w:t>
      </w:r>
    </w:p>
    <w:p w14:paraId="224A1618" w14:textId="77777777" w:rsidR="00623E08" w:rsidRPr="00C2213C" w:rsidRDefault="00623E08" w:rsidP="00E32517">
      <w:pPr>
        <w:pStyle w:val="GuideMarginHead-ASDEFCON"/>
      </w:pPr>
      <w:r w:rsidRPr="00C2213C">
        <w:rPr>
          <w:u w:val="single"/>
        </w:rPr>
        <w:t>Optional Clauses</w:t>
      </w:r>
      <w:r w:rsidRPr="00C2213C">
        <w:t>:</w:t>
      </w:r>
      <w:r w:rsidRPr="00C2213C">
        <w:tab/>
        <w:t>None</w:t>
      </w:r>
    </w:p>
    <w:p w14:paraId="0F3E6D6A" w14:textId="77777777" w:rsidR="000E4027" w:rsidRPr="00C2213C" w:rsidRDefault="000E4027">
      <w:pPr>
        <w:tabs>
          <w:tab w:val="left" w:pos="1701"/>
        </w:tabs>
        <w:ind w:left="1701" w:hanging="1701"/>
      </w:pPr>
    </w:p>
    <w:p w14:paraId="68F8350D" w14:textId="77777777" w:rsidR="000E4027" w:rsidRPr="00C2213C" w:rsidRDefault="000E4027" w:rsidP="001F1047">
      <w:pPr>
        <w:pStyle w:val="ASDEFCONNormal"/>
        <w:sectPr w:rsidR="000E4027" w:rsidRPr="00C2213C" w:rsidSect="00D752B7">
          <w:headerReference w:type="default" r:id="rId8"/>
          <w:footerReference w:type="default" r:id="rId9"/>
          <w:pgSz w:w="11906" w:h="16838" w:code="9"/>
          <w:pgMar w:top="1418" w:right="1418" w:bottom="1418" w:left="1418" w:header="720" w:footer="283" w:gutter="0"/>
          <w:pgNumType w:fmt="lowerRoman"/>
          <w:cols w:space="720"/>
          <w:docGrid w:linePitch="272"/>
        </w:sectPr>
      </w:pPr>
    </w:p>
    <w:p w14:paraId="151820BF" w14:textId="77777777" w:rsidR="000E4027" w:rsidRPr="00C2213C" w:rsidRDefault="000E4027" w:rsidP="00707DB5">
      <w:pPr>
        <w:pStyle w:val="ASDEFCONTitle"/>
      </w:pPr>
      <w:r w:rsidRPr="00C2213C">
        <w:t>Detailed Service Description</w:t>
      </w:r>
    </w:p>
    <w:p w14:paraId="59ACFDE0" w14:textId="3D0C688C" w:rsidR="000E4027" w:rsidRPr="00C2213C" w:rsidRDefault="000E4027" w:rsidP="00F8630D">
      <w:pPr>
        <w:pStyle w:val="SOWHL1-ASDEFCON"/>
        <w:numPr>
          <w:ilvl w:val="0"/>
          <w:numId w:val="90"/>
        </w:numPr>
      </w:pPr>
      <w:bookmarkStart w:id="2" w:name="_Toc20628576"/>
      <w:bookmarkStart w:id="3" w:name="_Toc355162909"/>
      <w:bookmarkStart w:id="4" w:name="_Toc515805636"/>
      <w:r w:rsidRPr="00C2213C">
        <w:t>DSD NUMBER:</w:t>
      </w:r>
      <w:r w:rsidRPr="00C2213C">
        <w:tab/>
      </w:r>
      <w:bookmarkEnd w:id="2"/>
      <w:r w:rsidR="00F318FA" w:rsidRPr="00C2213C">
        <w:fldChar w:fldCharType="begin"/>
      </w:r>
      <w:r w:rsidR="00F318FA" w:rsidRPr="00C2213C">
        <w:instrText xml:space="preserve"> DOCPROPERTY  Title  \* MERGEFORMAT </w:instrText>
      </w:r>
      <w:r w:rsidR="00F318FA" w:rsidRPr="00C2213C">
        <w:fldChar w:fldCharType="separate"/>
      </w:r>
      <w:r w:rsidR="002F0BEF">
        <w:t>DSD-MNT-SA</w:t>
      </w:r>
      <w:r w:rsidR="00F318FA" w:rsidRPr="00C2213C">
        <w:fldChar w:fldCharType="end"/>
      </w:r>
      <w:r w:rsidR="003E0C51" w:rsidRPr="00C2213C">
        <w:t>-</w:t>
      </w:r>
      <w:r w:rsidR="002F0BEF">
        <w:fldChar w:fldCharType="begin"/>
      </w:r>
      <w:r w:rsidR="002F0BEF">
        <w:instrText xml:space="preserve"> DOCPROPERTY Version </w:instrText>
      </w:r>
      <w:r w:rsidR="002F0BEF">
        <w:fldChar w:fldCharType="separate"/>
      </w:r>
      <w:r w:rsidR="002F0BEF">
        <w:t>V5.3</w:t>
      </w:r>
      <w:bookmarkEnd w:id="3"/>
      <w:r w:rsidR="002F0BEF">
        <w:fldChar w:fldCharType="end"/>
      </w:r>
    </w:p>
    <w:p w14:paraId="5C9466F2" w14:textId="77777777" w:rsidR="003118F1" w:rsidRPr="00C2213C" w:rsidRDefault="000E4027" w:rsidP="00707DB5">
      <w:pPr>
        <w:pStyle w:val="SOWHL1-ASDEFCON"/>
      </w:pPr>
      <w:bookmarkStart w:id="5" w:name="_Toc515805637"/>
      <w:bookmarkStart w:id="6" w:name="_Toc20628577"/>
      <w:bookmarkStart w:id="7" w:name="_Toc355162910"/>
      <w:r w:rsidRPr="00C2213C">
        <w:t>TITLE:</w:t>
      </w:r>
      <w:r w:rsidRPr="00C2213C">
        <w:tab/>
      </w:r>
      <w:bookmarkEnd w:id="5"/>
      <w:bookmarkEnd w:id="6"/>
      <w:r w:rsidRPr="00C2213C">
        <w:t xml:space="preserve">SYSTEM ADMINISTRATION </w:t>
      </w:r>
      <w:bookmarkStart w:id="8" w:name="_Toc515805639"/>
      <w:bookmarkStart w:id="9" w:name="_Toc20628578"/>
      <w:r w:rsidR="00694C20" w:rsidRPr="00C2213C">
        <w:t>SERVICES</w:t>
      </w:r>
      <w:bookmarkEnd w:id="7"/>
    </w:p>
    <w:p w14:paraId="443E3352" w14:textId="77777777" w:rsidR="000E4027" w:rsidRPr="00C2213C" w:rsidRDefault="000E4027" w:rsidP="00707DB5">
      <w:pPr>
        <w:pStyle w:val="SOWHL1-ASDEFCON"/>
      </w:pPr>
      <w:bookmarkStart w:id="10" w:name="_Toc355162911"/>
      <w:r w:rsidRPr="00C2213C">
        <w:t>DESCRIPTION and intended use</w:t>
      </w:r>
      <w:bookmarkEnd w:id="8"/>
      <w:bookmarkEnd w:id="9"/>
      <w:bookmarkEnd w:id="10"/>
    </w:p>
    <w:p w14:paraId="2143AFBA" w14:textId="77777777" w:rsidR="00F314F7" w:rsidRPr="00C2213C" w:rsidRDefault="000E4027" w:rsidP="001F1047">
      <w:pPr>
        <w:pStyle w:val="SOWTL2-ASDEFCON"/>
      </w:pPr>
      <w:r w:rsidRPr="00C2213C">
        <w:t xml:space="preserve">This DSD describes the requirements for the </w:t>
      </w:r>
      <w:r w:rsidR="00F314F7" w:rsidRPr="00C2213C">
        <w:t xml:space="preserve">provision </w:t>
      </w:r>
      <w:r w:rsidRPr="00C2213C">
        <w:t>of</w:t>
      </w:r>
      <w:r w:rsidR="0066790E" w:rsidRPr="00C2213C">
        <w:t xml:space="preserve"> </w:t>
      </w:r>
      <w:r w:rsidR="003118F1" w:rsidRPr="00C2213C">
        <w:t>Services for the administration of</w:t>
      </w:r>
      <w:r w:rsidR="00F314F7" w:rsidRPr="00C2213C">
        <w:t xml:space="preserve"> ICT </w:t>
      </w:r>
      <w:r w:rsidR="0066790E" w:rsidRPr="00C2213C">
        <w:t>System</w:t>
      </w:r>
      <w:r w:rsidR="00F314F7" w:rsidRPr="00C2213C">
        <w:t xml:space="preserve">(s) and associated </w:t>
      </w:r>
      <w:r w:rsidR="00BD2F3F" w:rsidRPr="00C2213C">
        <w:t>Software</w:t>
      </w:r>
      <w:r w:rsidR="00F314F7" w:rsidRPr="00C2213C">
        <w:t xml:space="preserve"> Products, including:</w:t>
      </w:r>
    </w:p>
    <w:p w14:paraId="3CB92B5E" w14:textId="77777777" w:rsidR="00F314F7" w:rsidRPr="00C2213C" w:rsidRDefault="00F314F7" w:rsidP="00DA6E75">
      <w:pPr>
        <w:pStyle w:val="SOWSubL1-ASDEFCON"/>
      </w:pPr>
      <w:r w:rsidRPr="00C2213C">
        <w:t>system administration planning</w:t>
      </w:r>
      <w:r w:rsidR="000F7F98" w:rsidRPr="00C2213C">
        <w:t>;</w:t>
      </w:r>
    </w:p>
    <w:p w14:paraId="26C182DA" w14:textId="77777777" w:rsidR="00B41BB3" w:rsidRPr="00C2213C" w:rsidRDefault="00B41BB3" w:rsidP="00707DB5">
      <w:pPr>
        <w:pStyle w:val="SOWSubL1-ASDEFCON"/>
      </w:pPr>
      <w:r w:rsidRPr="00C2213C">
        <w:t>Service delivery locations and hours of operation</w:t>
      </w:r>
      <w:r w:rsidR="000F7F98" w:rsidRPr="00C2213C">
        <w:t>;</w:t>
      </w:r>
    </w:p>
    <w:p w14:paraId="68C5A688" w14:textId="77777777" w:rsidR="00F314F7" w:rsidRPr="00C2213C" w:rsidRDefault="00F314F7" w:rsidP="00707DB5">
      <w:pPr>
        <w:pStyle w:val="SOWSubL1-ASDEFCON"/>
      </w:pPr>
      <w:r w:rsidRPr="00C2213C">
        <w:t>administering access</w:t>
      </w:r>
      <w:r w:rsidR="000F7F98" w:rsidRPr="00C2213C">
        <w:t>;</w:t>
      </w:r>
    </w:p>
    <w:p w14:paraId="0192983C" w14:textId="77777777" w:rsidR="00F314F7" w:rsidRPr="00C2213C" w:rsidRDefault="00F314F7" w:rsidP="00707DB5">
      <w:pPr>
        <w:pStyle w:val="SOWSubL1-ASDEFCON"/>
      </w:pPr>
      <w:r w:rsidRPr="00C2213C">
        <w:t>monitoring system events</w:t>
      </w:r>
      <w:r w:rsidR="000F7F98" w:rsidRPr="00C2213C">
        <w:t>;</w:t>
      </w:r>
    </w:p>
    <w:p w14:paraId="6FE6EDB1" w14:textId="77777777" w:rsidR="00F314F7" w:rsidRPr="00C2213C" w:rsidRDefault="00F314F7" w:rsidP="00707DB5">
      <w:pPr>
        <w:pStyle w:val="SOWSubL1-ASDEFCON"/>
      </w:pPr>
      <w:r w:rsidRPr="00C2213C">
        <w:t>monitor</w:t>
      </w:r>
      <w:r w:rsidR="00412D51" w:rsidRPr="00C2213C">
        <w:t>ing</w:t>
      </w:r>
      <w:r w:rsidRPr="00C2213C">
        <w:t xml:space="preserve"> </w:t>
      </w:r>
      <w:r w:rsidR="00BD2F3F" w:rsidRPr="00C2213C">
        <w:t>Software</w:t>
      </w:r>
      <w:r w:rsidRPr="00C2213C">
        <w:t xml:space="preserve"> </w:t>
      </w:r>
      <w:r w:rsidR="00B41BB3" w:rsidRPr="00C2213C">
        <w:t xml:space="preserve">vendors </w:t>
      </w:r>
      <w:r w:rsidRPr="00C2213C">
        <w:t>for updates</w:t>
      </w:r>
      <w:r w:rsidR="000F7F98" w:rsidRPr="00C2213C">
        <w:t>;</w:t>
      </w:r>
    </w:p>
    <w:p w14:paraId="09398C7A" w14:textId="77777777" w:rsidR="00412D51" w:rsidRPr="00C2213C" w:rsidRDefault="00412D51" w:rsidP="00707DB5">
      <w:pPr>
        <w:pStyle w:val="SOWSubL1-ASDEFCON"/>
      </w:pPr>
      <w:r w:rsidRPr="00C2213C">
        <w:t xml:space="preserve">managing </w:t>
      </w:r>
      <w:r w:rsidR="00BD2F3F" w:rsidRPr="00C2213C">
        <w:t>Software</w:t>
      </w:r>
      <w:r w:rsidR="00B41BB3" w:rsidRPr="00C2213C">
        <w:t xml:space="preserve"> </w:t>
      </w:r>
      <w:r w:rsidRPr="00C2213C">
        <w:t>licences</w:t>
      </w:r>
      <w:r w:rsidR="000F7F98" w:rsidRPr="00C2213C">
        <w:t>;</w:t>
      </w:r>
    </w:p>
    <w:p w14:paraId="7FCED5FF" w14:textId="77777777" w:rsidR="00F314F7" w:rsidRPr="00C2213C" w:rsidRDefault="00F314F7" w:rsidP="00707DB5">
      <w:pPr>
        <w:pStyle w:val="SOWSubL1-ASDEFCON"/>
      </w:pPr>
      <w:r w:rsidRPr="00C2213C">
        <w:t>maintain</w:t>
      </w:r>
      <w:r w:rsidR="00412D51" w:rsidRPr="00C2213C">
        <w:t>ing</w:t>
      </w:r>
      <w:r w:rsidRPr="00C2213C">
        <w:t xml:space="preserve"> system records</w:t>
      </w:r>
      <w:r w:rsidR="000F7F98" w:rsidRPr="00C2213C">
        <w:t>;</w:t>
      </w:r>
    </w:p>
    <w:p w14:paraId="3CF481E3" w14:textId="77777777" w:rsidR="00F314F7" w:rsidRPr="00C2213C" w:rsidRDefault="00F314F7" w:rsidP="00707DB5">
      <w:pPr>
        <w:pStyle w:val="SOWSubL1-ASDEFCON"/>
      </w:pPr>
      <w:r w:rsidRPr="00C2213C">
        <w:t>resolving Failures</w:t>
      </w:r>
      <w:r w:rsidR="000F7F98" w:rsidRPr="00C2213C">
        <w:t>;</w:t>
      </w:r>
    </w:p>
    <w:p w14:paraId="0BD10D77" w14:textId="1843166B" w:rsidR="000D248A" w:rsidRPr="00C2213C" w:rsidRDefault="00C025AA" w:rsidP="003E63B6">
      <w:pPr>
        <w:pStyle w:val="SOWSubL1-ASDEFCON"/>
      </w:pPr>
      <w:r w:rsidRPr="00C2213C">
        <w:t xml:space="preserve">performing </w:t>
      </w:r>
      <w:r w:rsidR="00BD2F3F" w:rsidRPr="00C2213C">
        <w:t>Software</w:t>
      </w:r>
      <w:r w:rsidRPr="00C2213C">
        <w:t xml:space="preserve"> Maintenance that does not involve a </w:t>
      </w:r>
      <w:r w:rsidR="00BD2F3F" w:rsidRPr="00C2213C">
        <w:t>Software</w:t>
      </w:r>
      <w:r w:rsidRPr="00C2213C">
        <w:t xml:space="preserve"> change</w:t>
      </w:r>
      <w:r w:rsidR="000F7F98" w:rsidRPr="00C2213C">
        <w:t>;</w:t>
      </w:r>
      <w:r w:rsidR="000D248A" w:rsidRPr="00C2213C">
        <w:t xml:space="preserve"> and</w:t>
      </w:r>
    </w:p>
    <w:p w14:paraId="6DFE332B" w14:textId="77777777" w:rsidR="00B41BB3" w:rsidRPr="00C2213C" w:rsidRDefault="00253D7F" w:rsidP="00707DB5">
      <w:pPr>
        <w:pStyle w:val="SOWSubL1-ASDEFCON"/>
      </w:pPr>
      <w:r w:rsidRPr="00C2213C">
        <w:t xml:space="preserve">performing </w:t>
      </w:r>
      <w:r w:rsidR="00BD2F3F" w:rsidRPr="00C2213C">
        <w:t>Software</w:t>
      </w:r>
      <w:r w:rsidR="000D248A" w:rsidRPr="00C2213C">
        <w:t xml:space="preserve"> retirement</w:t>
      </w:r>
      <w:r w:rsidR="000E4027" w:rsidRPr="00C2213C">
        <w:t>.</w:t>
      </w:r>
    </w:p>
    <w:p w14:paraId="4BFDE784" w14:textId="77777777" w:rsidR="000E4027" w:rsidRPr="00C2213C" w:rsidRDefault="000E4027" w:rsidP="00707DB5">
      <w:pPr>
        <w:pStyle w:val="SOWHL1-ASDEFCON"/>
      </w:pPr>
      <w:bookmarkStart w:id="11" w:name="_Toc515805640"/>
      <w:bookmarkStart w:id="12" w:name="_Toc20628579"/>
      <w:bookmarkStart w:id="13" w:name="_Toc355162912"/>
      <w:bookmarkStart w:id="14" w:name="_Ref356212296"/>
      <w:bookmarkStart w:id="15" w:name="_Ref356217348"/>
      <w:bookmarkStart w:id="16" w:name="_Ref356217354"/>
      <w:r w:rsidRPr="00C2213C">
        <w:t>INTER-RELATIONSHIPS</w:t>
      </w:r>
      <w:bookmarkEnd w:id="11"/>
      <w:bookmarkEnd w:id="12"/>
      <w:bookmarkEnd w:id="13"/>
      <w:bookmarkEnd w:id="14"/>
      <w:bookmarkEnd w:id="15"/>
      <w:bookmarkEnd w:id="16"/>
    </w:p>
    <w:p w14:paraId="66A78632" w14:textId="77777777" w:rsidR="003118F1" w:rsidRPr="00C2213C" w:rsidRDefault="000E4027" w:rsidP="001F1047">
      <w:pPr>
        <w:pStyle w:val="SOWTL2-ASDEFCON"/>
      </w:pPr>
      <w:r w:rsidRPr="00C2213C">
        <w:t>This DSD forms part of the SOW.</w:t>
      </w:r>
    </w:p>
    <w:p w14:paraId="43D424CC" w14:textId="77777777" w:rsidR="007910A6" w:rsidRPr="00C2213C" w:rsidRDefault="007910A6" w:rsidP="001F1047">
      <w:pPr>
        <w:pStyle w:val="NoteToDrafters-ASDEFCON"/>
      </w:pPr>
      <w:r w:rsidRPr="00C2213C">
        <w:t xml:space="preserve">Note to drafters: </w:t>
      </w:r>
      <w:r w:rsidR="00A9059F" w:rsidRPr="00C2213C">
        <w:t xml:space="preserve"> </w:t>
      </w:r>
      <w:r w:rsidR="00D217B7" w:rsidRPr="00C2213C">
        <w:t>Amend the following clause to suit the scope of the Services</w:t>
      </w:r>
      <w:r w:rsidRPr="00C2213C">
        <w:t>.</w:t>
      </w:r>
    </w:p>
    <w:p w14:paraId="3C9490E2" w14:textId="77777777" w:rsidR="000E4027" w:rsidRPr="00C2213C" w:rsidRDefault="000E4027" w:rsidP="001F1047">
      <w:pPr>
        <w:pStyle w:val="SOWTL2-ASDEFCON"/>
      </w:pPr>
      <w:bookmarkStart w:id="17" w:name="_Ref356217166"/>
      <w:r w:rsidRPr="00C2213C">
        <w:t>Th</w:t>
      </w:r>
      <w:r w:rsidR="00F609A3" w:rsidRPr="00C2213C">
        <w:t>is</w:t>
      </w:r>
      <w:r w:rsidRPr="00C2213C">
        <w:t xml:space="preserve"> DSD </w:t>
      </w:r>
      <w:r w:rsidR="00D217B7" w:rsidRPr="00C2213C">
        <w:t>sha</w:t>
      </w:r>
      <w:r w:rsidRPr="00C2213C">
        <w:t xml:space="preserve">ll be undertaken in conjunction with </w:t>
      </w:r>
      <w:r w:rsidR="00D217B7" w:rsidRPr="00C2213C">
        <w:t xml:space="preserve">DSD-OPS-HLPDSK, for </w:t>
      </w:r>
      <w:r w:rsidRPr="00C2213C">
        <w:t xml:space="preserve">direct </w:t>
      </w:r>
      <w:r w:rsidR="00D217B7" w:rsidRPr="00C2213C">
        <w:t xml:space="preserve">help desk </w:t>
      </w:r>
      <w:r w:rsidRPr="00C2213C">
        <w:t xml:space="preserve">support to system operators </w:t>
      </w:r>
      <w:r w:rsidR="009E5E9B" w:rsidRPr="00C2213C">
        <w:t>and support staff</w:t>
      </w:r>
      <w:r w:rsidRPr="00C2213C">
        <w:t>.</w:t>
      </w:r>
      <w:bookmarkEnd w:id="17"/>
    </w:p>
    <w:p w14:paraId="2A8701B9" w14:textId="77777777" w:rsidR="00F609A3" w:rsidRPr="00C2213C" w:rsidRDefault="00F609A3" w:rsidP="00707DB5">
      <w:pPr>
        <w:pStyle w:val="SOWTL2-ASDEFCON"/>
      </w:pPr>
      <w:r w:rsidRPr="00C2213C">
        <w:t xml:space="preserve">This DSD </w:t>
      </w:r>
      <w:r w:rsidR="00D217B7" w:rsidRPr="00C2213C">
        <w:t>shall</w:t>
      </w:r>
      <w:r w:rsidR="007910A6" w:rsidRPr="00C2213C">
        <w:t xml:space="preserve"> </w:t>
      </w:r>
      <w:r w:rsidRPr="00C2213C">
        <w:t xml:space="preserve">be </w:t>
      </w:r>
      <w:r w:rsidR="006337A4" w:rsidRPr="00C2213C">
        <w:t xml:space="preserve">undertaken in conjunction </w:t>
      </w:r>
      <w:r w:rsidRPr="00C2213C">
        <w:t>with DSD-ENG</w:t>
      </w:r>
      <w:r w:rsidR="009E5E9B" w:rsidRPr="00C2213C">
        <w:t>-SW</w:t>
      </w:r>
      <w:r w:rsidRPr="00C2213C">
        <w:t xml:space="preserve"> to effect </w:t>
      </w:r>
      <w:r w:rsidR="00BD2F3F" w:rsidRPr="00C2213C">
        <w:t>Software</w:t>
      </w:r>
      <w:r w:rsidRPr="00C2213C">
        <w:t xml:space="preserve"> </w:t>
      </w:r>
      <w:r w:rsidR="00D217B7" w:rsidRPr="00C2213C">
        <w:t>change</w:t>
      </w:r>
      <w:r w:rsidR="00932928" w:rsidRPr="00C2213C">
        <w:t>s</w:t>
      </w:r>
      <w:r w:rsidR="00D217B7" w:rsidRPr="00C2213C">
        <w:t xml:space="preserve">, including </w:t>
      </w:r>
      <w:r w:rsidRPr="00C2213C">
        <w:t>corrections, enhancement</w:t>
      </w:r>
      <w:r w:rsidR="00932928" w:rsidRPr="00C2213C">
        <w:t>s</w:t>
      </w:r>
      <w:r w:rsidRPr="00C2213C">
        <w:t xml:space="preserve"> and adaptations.</w:t>
      </w:r>
    </w:p>
    <w:p w14:paraId="1859E4F6" w14:textId="77777777" w:rsidR="00150359" w:rsidRPr="00C2213C" w:rsidRDefault="00F92B9F" w:rsidP="00707DB5">
      <w:pPr>
        <w:pStyle w:val="SOWTL2-ASDEFCON"/>
      </w:pPr>
      <w:r w:rsidRPr="00C2213C">
        <w:t xml:space="preserve">This DSD </w:t>
      </w:r>
      <w:r w:rsidR="00D217B7" w:rsidRPr="00C2213C">
        <w:t>sha</w:t>
      </w:r>
      <w:r w:rsidR="007910A6" w:rsidRPr="00C2213C">
        <w:t xml:space="preserve">ll </w:t>
      </w:r>
      <w:r w:rsidRPr="00C2213C">
        <w:t xml:space="preserve">be </w:t>
      </w:r>
      <w:r w:rsidR="006337A4" w:rsidRPr="00C2213C">
        <w:t xml:space="preserve">undertaken in conjunction </w:t>
      </w:r>
      <w:r w:rsidRPr="00C2213C">
        <w:t>with DSD-ENG</w:t>
      </w:r>
      <w:r w:rsidR="009E5E9B" w:rsidRPr="00C2213C">
        <w:t>-CM</w:t>
      </w:r>
      <w:r w:rsidRPr="00C2213C">
        <w:t xml:space="preserve"> </w:t>
      </w:r>
      <w:r w:rsidR="009E5E9B" w:rsidRPr="00C2213C">
        <w:t xml:space="preserve">for the Configuration Management of the ICT System(s) and associated </w:t>
      </w:r>
      <w:r w:rsidR="00BD2F3F" w:rsidRPr="00C2213C">
        <w:t>Software</w:t>
      </w:r>
      <w:r w:rsidR="009E5E9B" w:rsidRPr="00C2213C">
        <w:t xml:space="preserve"> Products</w:t>
      </w:r>
      <w:r w:rsidR="00150359" w:rsidRPr="00C2213C">
        <w:t>.</w:t>
      </w:r>
    </w:p>
    <w:p w14:paraId="4BB1612C" w14:textId="77777777" w:rsidR="009E5E9B" w:rsidRPr="00C2213C" w:rsidRDefault="009E5E9B" w:rsidP="00707DB5">
      <w:pPr>
        <w:pStyle w:val="SOWTL2-ASDEFCON"/>
      </w:pPr>
      <w:bookmarkStart w:id="18" w:name="_Ref356217168"/>
      <w:r w:rsidRPr="00C2213C">
        <w:t xml:space="preserve">This DSD </w:t>
      </w:r>
      <w:r w:rsidR="00D217B7" w:rsidRPr="00C2213C">
        <w:t>sha</w:t>
      </w:r>
      <w:r w:rsidR="007910A6" w:rsidRPr="00C2213C">
        <w:t xml:space="preserve">ll </w:t>
      </w:r>
      <w:r w:rsidRPr="00C2213C">
        <w:t xml:space="preserve">be </w:t>
      </w:r>
      <w:r w:rsidR="006337A4" w:rsidRPr="00C2213C">
        <w:t xml:space="preserve">undertaken in conjunction </w:t>
      </w:r>
      <w:r w:rsidRPr="00C2213C">
        <w:t xml:space="preserve">with DSD-MNT-MGT and DSD-MNT-SERV for the management </w:t>
      </w:r>
      <w:r w:rsidR="00E6466A" w:rsidRPr="00C2213C">
        <w:t xml:space="preserve">and conduct </w:t>
      </w:r>
      <w:r w:rsidRPr="00C2213C">
        <w:t xml:space="preserve">of </w:t>
      </w:r>
      <w:r w:rsidR="00932928" w:rsidRPr="00C2213C">
        <w:t xml:space="preserve">related </w:t>
      </w:r>
      <w:r w:rsidRPr="00C2213C">
        <w:t>hardware Maintenance.</w:t>
      </w:r>
      <w:bookmarkEnd w:id="18"/>
    </w:p>
    <w:p w14:paraId="6EE9AA7A" w14:textId="77777777" w:rsidR="000E4027" w:rsidRPr="00C2213C" w:rsidRDefault="000E4027" w:rsidP="00707DB5">
      <w:pPr>
        <w:pStyle w:val="SOWHL1-ASDEFCON"/>
      </w:pPr>
      <w:bookmarkStart w:id="19" w:name="_Toc20628580"/>
      <w:bookmarkStart w:id="20" w:name="_Toc355162913"/>
      <w:bookmarkStart w:id="21" w:name="_Toc515805641"/>
      <w:r w:rsidRPr="00C2213C">
        <w:t>Applicable Documents</w:t>
      </w:r>
      <w:bookmarkEnd w:id="19"/>
      <w:bookmarkEnd w:id="20"/>
    </w:p>
    <w:p w14:paraId="153DEDD4" w14:textId="6CEEAF83" w:rsidR="000E4027" w:rsidRPr="00C2213C" w:rsidRDefault="000E4027" w:rsidP="001F1047">
      <w:pPr>
        <w:pStyle w:val="NoteToDrafters-ASDEFCON"/>
      </w:pPr>
      <w:r w:rsidRPr="00C2213C">
        <w:t xml:space="preserve">Note to drafters:  </w:t>
      </w:r>
      <w:r w:rsidR="00BA1246" w:rsidRPr="00C2213C">
        <w:t>Edit the list of documents in the table below to suit the requirements of this DSD</w:t>
      </w:r>
      <w:r w:rsidRPr="00C2213C">
        <w:t>.</w:t>
      </w:r>
      <w:r w:rsidR="003118F1" w:rsidRPr="00C2213C">
        <w:t xml:space="preserve">  Do not include </w:t>
      </w:r>
      <w:r w:rsidR="00AF2F12">
        <w:t>reference to</w:t>
      </w:r>
      <w:r w:rsidR="005F5F6B">
        <w:t xml:space="preserve"> a</w:t>
      </w:r>
      <w:r w:rsidR="00AF2F12">
        <w:t xml:space="preserve"> </w:t>
      </w:r>
      <w:r w:rsidR="003118F1" w:rsidRPr="00C2213C">
        <w:t xml:space="preserve">Defence policy </w:t>
      </w:r>
      <w:r w:rsidR="00AF2F12" w:rsidRPr="00AF2F12">
        <w:t xml:space="preserve">unless the obligations for contractors are explicitly set out in the referenced policy; otherwise, </w:t>
      </w:r>
      <w:r w:rsidR="003118F1" w:rsidRPr="00C2213C">
        <w:t xml:space="preserve">these types of documents </w:t>
      </w:r>
      <w:r w:rsidR="00AF2F12">
        <w:t xml:space="preserve">can be </w:t>
      </w:r>
      <w:r w:rsidR="003118F1" w:rsidRPr="00C2213C">
        <w:t>open to interpretation within a contract.</w:t>
      </w:r>
    </w:p>
    <w:p w14:paraId="03D999E3" w14:textId="77777777" w:rsidR="000E4027" w:rsidRPr="00C2213C" w:rsidRDefault="000E4027" w:rsidP="00707DB5">
      <w:pPr>
        <w:pStyle w:val="SOWTL2-ASDEFCON"/>
      </w:pPr>
      <w:r w:rsidRPr="00C2213C">
        <w:t>The following documents form a part of this DSD to the extent specified herein:</w:t>
      </w:r>
    </w:p>
    <w:tbl>
      <w:tblPr>
        <w:tblW w:w="0" w:type="auto"/>
        <w:tblInd w:w="1134" w:type="dxa"/>
        <w:tblLayout w:type="fixed"/>
        <w:tblLook w:val="0000" w:firstRow="0" w:lastRow="0" w:firstColumn="0" w:lastColumn="0" w:noHBand="0" w:noVBand="0"/>
      </w:tblPr>
      <w:tblGrid>
        <w:gridCol w:w="2087"/>
        <w:gridCol w:w="5634"/>
      </w:tblGrid>
      <w:tr w:rsidR="0066790E" w:rsidRPr="00C2213C" w14:paraId="275499C6" w14:textId="77777777" w:rsidTr="00FD68A7">
        <w:tc>
          <w:tcPr>
            <w:tcW w:w="2087" w:type="dxa"/>
          </w:tcPr>
          <w:p w14:paraId="4DF151F6" w14:textId="77777777" w:rsidR="0066790E" w:rsidRPr="00C2213C" w:rsidRDefault="0066790E" w:rsidP="001F1047">
            <w:pPr>
              <w:pStyle w:val="Table10ptText-ASDEFCON"/>
            </w:pPr>
            <w:r w:rsidRPr="00C2213C">
              <w:t>DS</w:t>
            </w:r>
            <w:r w:rsidR="00C54030" w:rsidRPr="00C2213C">
              <w:t>PF</w:t>
            </w:r>
          </w:p>
        </w:tc>
        <w:tc>
          <w:tcPr>
            <w:tcW w:w="5634" w:type="dxa"/>
          </w:tcPr>
          <w:p w14:paraId="3DE2228F" w14:textId="77777777" w:rsidR="0066790E" w:rsidRPr="00C2213C" w:rsidRDefault="0066790E" w:rsidP="00C54030">
            <w:pPr>
              <w:pStyle w:val="Table10ptText-ASDEFCON"/>
              <w:rPr>
                <w:i/>
              </w:rPr>
            </w:pPr>
            <w:r w:rsidRPr="00C2213C">
              <w:rPr>
                <w:i/>
              </w:rPr>
              <w:t xml:space="preserve">Defence Security </w:t>
            </w:r>
            <w:r w:rsidR="00C54030" w:rsidRPr="00C2213C">
              <w:rPr>
                <w:i/>
              </w:rPr>
              <w:t>Principles Framework</w:t>
            </w:r>
          </w:p>
        </w:tc>
      </w:tr>
    </w:tbl>
    <w:p w14:paraId="739C01E4" w14:textId="77777777" w:rsidR="000E4027" w:rsidRPr="00C2213C" w:rsidRDefault="000E4027" w:rsidP="00707DB5">
      <w:pPr>
        <w:pStyle w:val="SOWHL1-ASDEFCON"/>
      </w:pPr>
      <w:bookmarkStart w:id="22" w:name="_Toc20628581"/>
      <w:bookmarkStart w:id="23" w:name="_Toc355162914"/>
      <w:bookmarkEnd w:id="21"/>
      <w:r w:rsidRPr="00C2213C">
        <w:t>Service Description</w:t>
      </w:r>
      <w:bookmarkEnd w:id="22"/>
      <w:bookmarkEnd w:id="23"/>
    </w:p>
    <w:p w14:paraId="4301742D" w14:textId="77777777" w:rsidR="000E4027" w:rsidRPr="00C2213C" w:rsidRDefault="000E4027" w:rsidP="001F1047">
      <w:pPr>
        <w:pStyle w:val="SOWHL2-ASDEFCON"/>
      </w:pPr>
      <w:bookmarkStart w:id="24" w:name="_Toc20628582"/>
      <w:bookmarkStart w:id="25" w:name="_Toc355162915"/>
      <w:r w:rsidRPr="00C2213C">
        <w:t>Introduction</w:t>
      </w:r>
      <w:bookmarkEnd w:id="24"/>
      <w:bookmarkEnd w:id="25"/>
    </w:p>
    <w:p w14:paraId="29D2AF00" w14:textId="77777777" w:rsidR="000E4027" w:rsidRPr="00C2213C" w:rsidRDefault="000E4027" w:rsidP="001F1047">
      <w:pPr>
        <w:pStyle w:val="SOWHL3-ASDEFCON"/>
      </w:pPr>
      <w:bookmarkStart w:id="26" w:name="_Toc20628583"/>
      <w:bookmarkStart w:id="27" w:name="_Toc355162916"/>
      <w:bookmarkStart w:id="28" w:name="_Ref355163761"/>
      <w:bookmarkStart w:id="29" w:name="_Ref355163791"/>
      <w:r w:rsidRPr="00C2213C">
        <w:t xml:space="preserve">Scope of </w:t>
      </w:r>
      <w:bookmarkEnd w:id="26"/>
      <w:r w:rsidRPr="00C2213C">
        <w:t>DSD</w:t>
      </w:r>
      <w:bookmarkEnd w:id="27"/>
      <w:bookmarkEnd w:id="28"/>
      <w:bookmarkEnd w:id="29"/>
    </w:p>
    <w:p w14:paraId="129065E0" w14:textId="77777777" w:rsidR="00EE4D64" w:rsidRPr="00C2213C" w:rsidRDefault="00EE4D64" w:rsidP="001F1047">
      <w:pPr>
        <w:pStyle w:val="SOWTL4-ASDEFCON"/>
      </w:pPr>
      <w:bookmarkStart w:id="30" w:name="_Ref314484689"/>
      <w:r w:rsidRPr="00C2213C">
        <w:t>T</w:t>
      </w:r>
      <w:r w:rsidR="003118F1" w:rsidRPr="00C2213C">
        <w:t xml:space="preserve">he </w:t>
      </w:r>
      <w:r w:rsidRPr="00C2213C">
        <w:t xml:space="preserve">Contractor shall provide </w:t>
      </w:r>
      <w:r w:rsidR="00F314F7" w:rsidRPr="00C2213C">
        <w:t>system administration</w:t>
      </w:r>
      <w:r w:rsidRPr="00C2213C">
        <w:t xml:space="preserve"> Services</w:t>
      </w:r>
      <w:r w:rsidR="00F314F7" w:rsidRPr="00C2213C">
        <w:t xml:space="preserve">, as described in this DSD, </w:t>
      </w:r>
      <w:r w:rsidRPr="00C2213C">
        <w:t xml:space="preserve"> for the </w:t>
      </w:r>
      <w:r w:rsidR="000E4027" w:rsidRPr="00C2213C">
        <w:t xml:space="preserve">administration </w:t>
      </w:r>
      <w:r w:rsidR="003118F1" w:rsidRPr="00C2213C">
        <w:t xml:space="preserve">of </w:t>
      </w:r>
      <w:r w:rsidRPr="00C2213C">
        <w:t xml:space="preserve">the </w:t>
      </w:r>
      <w:r w:rsidR="00F314F7" w:rsidRPr="00C2213C">
        <w:t xml:space="preserve">ICT </w:t>
      </w:r>
      <w:r w:rsidR="003118F1" w:rsidRPr="00C2213C">
        <w:t>Systems</w:t>
      </w:r>
      <w:r w:rsidRPr="00C2213C">
        <w:t xml:space="preserve"> identified at Annex A to the SOW</w:t>
      </w:r>
      <w:r w:rsidR="00F314F7" w:rsidRPr="00C2213C">
        <w:t>.</w:t>
      </w:r>
      <w:bookmarkEnd w:id="30"/>
    </w:p>
    <w:p w14:paraId="48A0F1CE" w14:textId="77777777" w:rsidR="000E4027" w:rsidRPr="00C2213C" w:rsidRDefault="000E4027" w:rsidP="001F1047">
      <w:pPr>
        <w:pStyle w:val="SOWHL2-ASDEFCON"/>
      </w:pPr>
      <w:bookmarkStart w:id="31" w:name="_Toc20628586"/>
      <w:bookmarkStart w:id="32" w:name="_Toc355162917"/>
      <w:r w:rsidRPr="00C2213C">
        <w:t>Services</w:t>
      </w:r>
      <w:bookmarkEnd w:id="31"/>
      <w:bookmarkEnd w:id="32"/>
    </w:p>
    <w:p w14:paraId="616944D9" w14:textId="77777777" w:rsidR="000E4027" w:rsidRPr="00C2213C" w:rsidRDefault="00673ADB" w:rsidP="001F1047">
      <w:pPr>
        <w:pStyle w:val="SOWHL3-ASDEFCON"/>
      </w:pPr>
      <w:bookmarkStart w:id="33" w:name="_Ref314659466"/>
      <w:bookmarkStart w:id="34" w:name="_Toc355162918"/>
      <w:bookmarkStart w:id="35" w:name="_Toc20628587"/>
      <w:bookmarkEnd w:id="4"/>
      <w:r w:rsidRPr="00C2213C">
        <w:t>System Administration Planning</w:t>
      </w:r>
      <w:bookmarkEnd w:id="33"/>
      <w:bookmarkEnd w:id="34"/>
    </w:p>
    <w:p w14:paraId="1E8330F2" w14:textId="09FB3269" w:rsidR="00F45121" w:rsidRPr="00C2213C" w:rsidRDefault="00F45121" w:rsidP="001F1047">
      <w:pPr>
        <w:pStyle w:val="NoteToDrafters-ASDEFCON"/>
      </w:pPr>
      <w:r w:rsidRPr="00C2213C">
        <w:t>Note to drafters:  Amend the following clauses to select the appropriate governing plan for system administration of the ICT System(s).</w:t>
      </w:r>
      <w:r w:rsidR="002F4E4D" w:rsidRPr="00C2213C">
        <w:t xml:space="preserve">  Refer to </w:t>
      </w:r>
      <w:r w:rsidR="000675D3" w:rsidRPr="00C2213C">
        <w:t xml:space="preserve">the </w:t>
      </w:r>
      <w:r w:rsidR="002F4E4D" w:rsidRPr="00C2213C">
        <w:t xml:space="preserve">guidance </w:t>
      </w:r>
      <w:r w:rsidR="000675D3" w:rsidRPr="00C2213C">
        <w:t>(above)</w:t>
      </w:r>
      <w:r w:rsidR="002F4E4D" w:rsidRPr="00C2213C">
        <w:t>.</w:t>
      </w:r>
    </w:p>
    <w:p w14:paraId="29F96DE9" w14:textId="77777777" w:rsidR="002B4FDB" w:rsidRPr="00C2213C" w:rsidRDefault="003118F1" w:rsidP="001F1047">
      <w:pPr>
        <w:pStyle w:val="SOWTL4-ASDEFCON"/>
      </w:pPr>
      <w:bookmarkStart w:id="36" w:name="_Ref314685860"/>
      <w:r w:rsidRPr="00C2213C">
        <w:t xml:space="preserve">The Contractor shall manage and conduct </w:t>
      </w:r>
      <w:r w:rsidR="00BA1246" w:rsidRPr="00C2213C">
        <w:t>s</w:t>
      </w:r>
      <w:r w:rsidR="007A2D28" w:rsidRPr="00C2213C">
        <w:t xml:space="preserve">ystem </w:t>
      </w:r>
      <w:r w:rsidR="00BA1246" w:rsidRPr="00C2213C">
        <w:t>a</w:t>
      </w:r>
      <w:r w:rsidR="007A2D28" w:rsidRPr="00C2213C">
        <w:t xml:space="preserve">dministration </w:t>
      </w:r>
      <w:r w:rsidR="000E4027" w:rsidRPr="00C2213C">
        <w:t xml:space="preserve">in accordance with </w:t>
      </w:r>
      <w:r w:rsidR="00BA1246" w:rsidRPr="00C2213C">
        <w:t>the</w:t>
      </w:r>
      <w:r w:rsidR="002B4FDB" w:rsidRPr="00C2213C">
        <w:t>:</w:t>
      </w:r>
      <w:bookmarkEnd w:id="36"/>
    </w:p>
    <w:p w14:paraId="60FA4DBF" w14:textId="2D804FE8" w:rsidR="003F4B63" w:rsidRPr="00C2213C" w:rsidRDefault="003F4B63" w:rsidP="00DA6E75">
      <w:pPr>
        <w:pStyle w:val="SOWSubL1-ASDEFCON"/>
      </w:pPr>
      <w:r w:rsidRPr="00C2213C">
        <w:fldChar w:fldCharType="begin">
          <w:ffData>
            <w:name w:val="Text1"/>
            <w:enabled/>
            <w:calcOnExit w:val="0"/>
            <w:textInput>
              <w:default w:val="[…INSERT OTHER APPLICABLE DOCUMENTS (eg, the Approved System Security Plan and Standard Operating Procedures)…]"/>
            </w:textInput>
          </w:ffData>
        </w:fldChar>
      </w:r>
      <w:r w:rsidRPr="00C2213C">
        <w:instrText xml:space="preserve"> FORMTEXT </w:instrText>
      </w:r>
      <w:r w:rsidRPr="00C2213C">
        <w:fldChar w:fldCharType="separate"/>
      </w:r>
      <w:r w:rsidR="002F0BEF">
        <w:rPr>
          <w:noProof/>
        </w:rPr>
        <w:t>[…INSERT OTHER APPLICABLE DOCUMENTS (eg, the Approved System Security Plan and Standard Operating Procedures)…]</w:t>
      </w:r>
      <w:r w:rsidRPr="00C2213C">
        <w:fldChar w:fldCharType="end"/>
      </w:r>
      <w:r w:rsidRPr="00C2213C">
        <w:t xml:space="preserve"> required by SOW clauses 3.14.2 and 3.14.3;</w:t>
      </w:r>
    </w:p>
    <w:p w14:paraId="7D858AE0" w14:textId="77777777" w:rsidR="002B4FDB" w:rsidRPr="00C2213C" w:rsidRDefault="007168E7" w:rsidP="00707DB5">
      <w:pPr>
        <w:pStyle w:val="SOWSubL1-ASDEFCON"/>
      </w:pPr>
      <w:r w:rsidRPr="00C2213C">
        <w:t>DS</w:t>
      </w:r>
      <w:r w:rsidR="00C54030" w:rsidRPr="00C2213C">
        <w:t>PF</w:t>
      </w:r>
      <w:r w:rsidRPr="00C2213C">
        <w:t xml:space="preserve"> </w:t>
      </w:r>
      <w:r w:rsidR="00C54030" w:rsidRPr="00C2213C">
        <w:t>Principle</w:t>
      </w:r>
      <w:r w:rsidRPr="00C2213C">
        <w:t> </w:t>
      </w:r>
      <w:r w:rsidR="008334F3" w:rsidRPr="00C2213C">
        <w:t>2</w:t>
      </w:r>
      <w:r w:rsidR="00C54030" w:rsidRPr="00C2213C">
        <w:t>0</w:t>
      </w:r>
      <w:r w:rsidR="002B4FDB" w:rsidRPr="00C2213C">
        <w:t>;</w:t>
      </w:r>
      <w:r w:rsidR="00CD76B3" w:rsidRPr="00C2213C">
        <w:t xml:space="preserve"> </w:t>
      </w:r>
      <w:r w:rsidRPr="00C2213C">
        <w:t>and</w:t>
      </w:r>
    </w:p>
    <w:p w14:paraId="072DA233" w14:textId="71CEC4D6" w:rsidR="000E4027" w:rsidRPr="00C2213C" w:rsidRDefault="000E4027" w:rsidP="00707DB5">
      <w:pPr>
        <w:pStyle w:val="SOWSubL1-ASDEFCON"/>
      </w:pPr>
      <w:r w:rsidRPr="00C2213C">
        <w:t xml:space="preserve">Approved </w:t>
      </w:r>
      <w:r w:rsidR="00C605FD" w:rsidRPr="00C2213C">
        <w:fldChar w:fldCharType="begin">
          <w:ffData>
            <w:name w:val=""/>
            <w:enabled/>
            <w:calcOnExit w:val="0"/>
            <w:textInput>
              <w:default w:val="[…INSERT 'MMP' OR 'SSMP'…]"/>
            </w:textInput>
          </w:ffData>
        </w:fldChar>
      </w:r>
      <w:r w:rsidR="00C605FD" w:rsidRPr="00C2213C">
        <w:instrText xml:space="preserve"> FORMTEXT </w:instrText>
      </w:r>
      <w:r w:rsidR="00C605FD" w:rsidRPr="00C2213C">
        <w:fldChar w:fldCharType="separate"/>
      </w:r>
      <w:r w:rsidR="002F0BEF">
        <w:rPr>
          <w:noProof/>
        </w:rPr>
        <w:t>[…INSERT 'MMP' OR 'SSMP'…]</w:t>
      </w:r>
      <w:r w:rsidR="00C605FD" w:rsidRPr="00C2213C">
        <w:fldChar w:fldCharType="end"/>
      </w:r>
      <w:r w:rsidRPr="00C2213C">
        <w:t>.</w:t>
      </w:r>
    </w:p>
    <w:p w14:paraId="7CB42483" w14:textId="67A3D7EF" w:rsidR="000E4027" w:rsidRPr="00C2213C" w:rsidRDefault="000E4027" w:rsidP="001F1047">
      <w:pPr>
        <w:pStyle w:val="SOWTL4-ASDEFCON"/>
      </w:pPr>
      <w:r w:rsidRPr="00C2213C">
        <w:t xml:space="preserve">The Contractor shall </w:t>
      </w:r>
      <w:r w:rsidR="00DF5DD4" w:rsidRPr="00C2213C">
        <w:t>seek</w:t>
      </w:r>
      <w:r w:rsidRPr="00C2213C">
        <w:t xml:space="preserve"> </w:t>
      </w:r>
      <w:r w:rsidR="003118F1" w:rsidRPr="00C2213C">
        <w:t>A</w:t>
      </w:r>
      <w:r w:rsidRPr="00C2213C">
        <w:t xml:space="preserve">pproval </w:t>
      </w:r>
      <w:r w:rsidR="00DF5DD4" w:rsidRPr="00C2213C">
        <w:t xml:space="preserve">for </w:t>
      </w:r>
      <w:r w:rsidRPr="00C2213C">
        <w:t xml:space="preserve">any temporary exemptions from conducting </w:t>
      </w:r>
      <w:r w:rsidR="00BA1246" w:rsidRPr="00C2213C">
        <w:t>s</w:t>
      </w:r>
      <w:r w:rsidR="007A2D28" w:rsidRPr="00C2213C">
        <w:t xml:space="preserve">ystem </w:t>
      </w:r>
      <w:r w:rsidR="00BA1246" w:rsidRPr="00C2213C">
        <w:t>a</w:t>
      </w:r>
      <w:r w:rsidR="007A2D28" w:rsidRPr="00C2213C">
        <w:t xml:space="preserve">dministration </w:t>
      </w:r>
      <w:r w:rsidRPr="00C2213C">
        <w:t xml:space="preserve">in accordance with the </w:t>
      </w:r>
      <w:r w:rsidR="002B4FDB" w:rsidRPr="00C2213C">
        <w:t xml:space="preserve">documents listed under clause </w:t>
      </w:r>
      <w:r w:rsidR="002B4FDB" w:rsidRPr="00C2213C">
        <w:fldChar w:fldCharType="begin"/>
      </w:r>
      <w:r w:rsidR="002B4FDB" w:rsidRPr="00C2213C">
        <w:instrText xml:space="preserve"> REF _Ref314685860 \r \h </w:instrText>
      </w:r>
      <w:r w:rsidR="002B4FDB" w:rsidRPr="00C2213C">
        <w:fldChar w:fldCharType="separate"/>
      </w:r>
      <w:r w:rsidR="002F0BEF">
        <w:t>6.2.1.1</w:t>
      </w:r>
      <w:r w:rsidR="002B4FDB" w:rsidRPr="00C2213C">
        <w:fldChar w:fldCharType="end"/>
      </w:r>
      <w:r w:rsidR="00DF5DD4" w:rsidRPr="00C2213C">
        <w:t>,</w:t>
      </w:r>
      <w:r w:rsidR="002B4FDB" w:rsidRPr="00C2213C">
        <w:t xml:space="preserve"> </w:t>
      </w:r>
      <w:r w:rsidR="00EE4D64" w:rsidRPr="00C2213C">
        <w:t>before conducting any activities that involve th</w:t>
      </w:r>
      <w:r w:rsidR="00FD7D3D" w:rsidRPr="00C2213C">
        <w:t>o</w:t>
      </w:r>
      <w:r w:rsidR="00F7501D" w:rsidRPr="00C2213C">
        <w:t>se</w:t>
      </w:r>
      <w:r w:rsidR="00EE4D64" w:rsidRPr="00C2213C">
        <w:t xml:space="preserve"> exemptions</w:t>
      </w:r>
      <w:r w:rsidRPr="00C2213C">
        <w:t>.</w:t>
      </w:r>
    </w:p>
    <w:p w14:paraId="25E9B951" w14:textId="77777777" w:rsidR="00BA1246" w:rsidRPr="00C2213C" w:rsidRDefault="00BA1246" w:rsidP="00707DB5">
      <w:pPr>
        <w:pStyle w:val="SOWTL4-ASDEFCON"/>
      </w:pPr>
      <w:r w:rsidRPr="00C2213C">
        <w:t xml:space="preserve">The Contractor shall maintain a schedule of known system administration Services, projecting work effort for a period of not less than one year in advance, or until the end of the </w:t>
      </w:r>
      <w:r w:rsidR="00AF71B0" w:rsidRPr="00C2213C">
        <w:t>Term</w:t>
      </w:r>
      <w:r w:rsidRPr="00C2213C">
        <w:t xml:space="preserve"> where that </w:t>
      </w:r>
      <w:r w:rsidR="00FE7255" w:rsidRPr="00C2213C">
        <w:t xml:space="preserve">period </w:t>
      </w:r>
      <w:r w:rsidRPr="00C2213C">
        <w:t>is less than one year.</w:t>
      </w:r>
    </w:p>
    <w:p w14:paraId="1277187E" w14:textId="77777777" w:rsidR="00BA1246" w:rsidRPr="00C2213C" w:rsidRDefault="00BA1246" w:rsidP="00707DB5">
      <w:pPr>
        <w:pStyle w:val="SOWTL4-ASDEFCON"/>
      </w:pPr>
      <w:r w:rsidRPr="00C2213C">
        <w:t>The Contractor shall provide a copy of the Contractor’s system administration schedule in the format requested and within five Working Days (or o</w:t>
      </w:r>
      <w:r w:rsidR="00CF53D6" w:rsidRPr="00C2213C">
        <w:t>ther timeframe agreed between both</w:t>
      </w:r>
      <w:r w:rsidRPr="00C2213C">
        <w:t xml:space="preserve"> parties) of a </w:t>
      </w:r>
      <w:r w:rsidR="002F4E4D" w:rsidRPr="00C2213C">
        <w:t xml:space="preserve">written </w:t>
      </w:r>
      <w:r w:rsidRPr="00C2213C">
        <w:t>request for a copy of this schedule from the Commonwealth Representative.</w:t>
      </w:r>
    </w:p>
    <w:p w14:paraId="7DF358DC" w14:textId="77777777" w:rsidR="000E4027" w:rsidRPr="00C2213C" w:rsidRDefault="00F45121" w:rsidP="001F1047">
      <w:pPr>
        <w:pStyle w:val="SOWHL3-ASDEFCON"/>
      </w:pPr>
      <w:bookmarkStart w:id="37" w:name="_Ref232501167"/>
      <w:bookmarkStart w:id="38" w:name="_Toc355162919"/>
      <w:bookmarkStart w:id="39" w:name="_Ref355182275"/>
      <w:r w:rsidRPr="00C2213C">
        <w:t xml:space="preserve">Service Delivery </w:t>
      </w:r>
      <w:r w:rsidR="000E4027" w:rsidRPr="00C2213C">
        <w:t>Locations</w:t>
      </w:r>
      <w:bookmarkEnd w:id="37"/>
      <w:r w:rsidR="00F458A3" w:rsidRPr="00C2213C">
        <w:t xml:space="preserve"> and Hours</w:t>
      </w:r>
      <w:bookmarkEnd w:id="38"/>
      <w:bookmarkEnd w:id="39"/>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EA0B99" w:rsidRPr="00C2213C" w14:paraId="46789690" w14:textId="77777777" w:rsidTr="006011D4">
        <w:tc>
          <w:tcPr>
            <w:tcW w:w="9209" w:type="dxa"/>
            <w:shd w:val="clear" w:color="auto" w:fill="auto"/>
          </w:tcPr>
          <w:p w14:paraId="7BA4EDDF" w14:textId="77777777" w:rsidR="00EA0B99" w:rsidRPr="00C2213C" w:rsidRDefault="00EA0B99" w:rsidP="00671FC8">
            <w:pPr>
              <w:pStyle w:val="ASDEFCONOption"/>
            </w:pPr>
            <w:bookmarkStart w:id="40" w:name="_Ref315359033"/>
            <w:r w:rsidRPr="00C2213C">
              <w:t>Option A:  For when systems administration Services are required at specific locations.</w:t>
            </w:r>
          </w:p>
          <w:p w14:paraId="01469141" w14:textId="771AD223" w:rsidR="00EA0B99" w:rsidRPr="00C2213C" w:rsidRDefault="00EA0B99" w:rsidP="00707DB5">
            <w:pPr>
              <w:pStyle w:val="SOWTL4-ASDEFCON"/>
            </w:pPr>
            <w:r w:rsidRPr="00C2213C">
              <w:t xml:space="preserve">The Contractor shall provide Services for the system administration of the ICT Systems identified at clause </w:t>
            </w:r>
            <w:r w:rsidRPr="00C2213C">
              <w:fldChar w:fldCharType="begin"/>
            </w:r>
            <w:r w:rsidRPr="00C2213C">
              <w:instrText xml:space="preserve"> REF _Ref314484689 \r \h </w:instrText>
            </w:r>
            <w:r w:rsidRPr="00C2213C">
              <w:fldChar w:fldCharType="separate"/>
            </w:r>
            <w:r w:rsidR="002F0BEF">
              <w:t>6.1.1.1</w:t>
            </w:r>
            <w:r w:rsidRPr="00C2213C">
              <w:fldChar w:fldCharType="end"/>
            </w:r>
            <w:r w:rsidRPr="00C2213C">
              <w:t xml:space="preserve"> at the following designated locations:</w:t>
            </w:r>
          </w:p>
          <w:p w14:paraId="0B3F2D3A" w14:textId="77777777" w:rsidR="00EA0B99" w:rsidRPr="00C2213C" w:rsidRDefault="00EA0B99" w:rsidP="001F1047">
            <w:pPr>
              <w:pStyle w:val="NoteToDrafters-ASDEFCON"/>
            </w:pPr>
            <w:r w:rsidRPr="00C2213C">
              <w:t xml:space="preserve">Note to drafters:  Insert list of designated locations.  Refer to guidance if particular work hours are applicable to </w:t>
            </w:r>
            <w:r w:rsidR="00125DDB" w:rsidRPr="00C2213C">
              <w:t xml:space="preserve">different </w:t>
            </w:r>
            <w:r w:rsidRPr="00C2213C">
              <w:t>locations.</w:t>
            </w:r>
          </w:p>
          <w:p w14:paraId="11B6CFE8" w14:textId="24515A3A" w:rsidR="00EA0B99" w:rsidRPr="00C2213C" w:rsidRDefault="00EA0B99" w:rsidP="00DA6E75">
            <w:pPr>
              <w:pStyle w:val="SOWSubL1-ASDEFCON"/>
            </w:pPr>
            <w:r w:rsidRPr="00C2213C">
              <w:fldChar w:fldCharType="begin">
                <w:ffData>
                  <w:name w:val="Text3"/>
                  <w:enabled/>
                  <w:calcOnExit w:val="0"/>
                  <w:textInput>
                    <w:default w:val="[... DRAFTER TO INSERT LOCATION ...]"/>
                  </w:textInput>
                </w:ffData>
              </w:fldChar>
            </w:r>
            <w:r w:rsidRPr="00C2213C">
              <w:instrText xml:space="preserve"> FORMTEXT </w:instrText>
            </w:r>
            <w:r w:rsidRPr="00C2213C">
              <w:fldChar w:fldCharType="separate"/>
            </w:r>
            <w:r w:rsidR="002F0BEF">
              <w:rPr>
                <w:noProof/>
              </w:rPr>
              <w:t>[... DRAFTER TO INSERT LOCATION ...]</w:t>
            </w:r>
            <w:r w:rsidRPr="00C2213C">
              <w:fldChar w:fldCharType="end"/>
            </w:r>
            <w:r w:rsidRPr="00C2213C">
              <w:t>; and</w:t>
            </w:r>
          </w:p>
          <w:p w14:paraId="2D52C159" w14:textId="5B9A41CB" w:rsidR="00EA0B99" w:rsidRPr="00C2213C" w:rsidRDefault="00EA0B99" w:rsidP="00707DB5">
            <w:pPr>
              <w:pStyle w:val="SOWSubL1-ASDEFCON"/>
            </w:pPr>
            <w:r w:rsidRPr="00C2213C">
              <w:fldChar w:fldCharType="begin">
                <w:ffData>
                  <w:name w:val="Text3"/>
                  <w:enabled/>
                  <w:calcOnExit w:val="0"/>
                  <w:textInput>
                    <w:default w:val="[... DRAFTER TO INSERT LOCATION ...]"/>
                  </w:textInput>
                </w:ffData>
              </w:fldChar>
            </w:r>
            <w:r w:rsidRPr="00C2213C">
              <w:instrText xml:space="preserve"> FORMTEXT </w:instrText>
            </w:r>
            <w:r w:rsidRPr="00C2213C">
              <w:fldChar w:fldCharType="separate"/>
            </w:r>
            <w:r w:rsidR="002F0BEF">
              <w:rPr>
                <w:noProof/>
              </w:rPr>
              <w:t>[... DRAFTER TO INSERT LOCATION ...]</w:t>
            </w:r>
            <w:r w:rsidRPr="00C2213C">
              <w:fldChar w:fldCharType="end"/>
            </w:r>
            <w:r w:rsidRPr="00C2213C">
              <w:t>.</w:t>
            </w:r>
          </w:p>
          <w:p w14:paraId="5AD04F28" w14:textId="77777777" w:rsidR="00EA0B99" w:rsidRPr="00C2213C" w:rsidRDefault="00EA0B99" w:rsidP="00671FC8">
            <w:pPr>
              <w:pStyle w:val="ASDEFCONOption"/>
            </w:pPr>
            <w:r w:rsidRPr="00C2213C">
              <w:t>Option B:  For when systems administration Services are not required at any specific location.</w:t>
            </w:r>
          </w:p>
          <w:p w14:paraId="04798F3C" w14:textId="77777777" w:rsidR="00EA0B99" w:rsidRPr="00C2213C" w:rsidRDefault="00EA0B99" w:rsidP="00707DB5">
            <w:pPr>
              <w:pStyle w:val="SOWTL4-ASDEFCON"/>
            </w:pPr>
            <w:r w:rsidRPr="00C2213C">
              <w:t xml:space="preserve">The provision of system administrative </w:t>
            </w:r>
            <w:r w:rsidR="007659E8" w:rsidRPr="00C2213C">
              <w:t xml:space="preserve">Services </w:t>
            </w:r>
            <w:r w:rsidRPr="00C2213C">
              <w:t>does not require the Contractor to locate Personnel at any specific location.</w:t>
            </w:r>
          </w:p>
        </w:tc>
      </w:tr>
    </w:tbl>
    <w:p w14:paraId="1B34DAC5" w14:textId="77777777" w:rsidR="00EA0B99" w:rsidRPr="00C2213C" w:rsidRDefault="00EA0B99" w:rsidP="001F1047">
      <w:pPr>
        <w:pStyle w:val="ASDEFCONOptionSpace"/>
      </w:pPr>
      <w:bookmarkStart w:id="41" w:name="_Ref29692554"/>
      <w:bookmarkStart w:id="42" w:name="_Ref314659450"/>
      <w:bookmarkEnd w:id="40"/>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DD567E" w:rsidRPr="00C2213C" w14:paraId="31B0A152" w14:textId="77777777" w:rsidTr="006011D4">
        <w:tc>
          <w:tcPr>
            <w:tcW w:w="9209" w:type="dxa"/>
            <w:shd w:val="clear" w:color="auto" w:fill="auto"/>
          </w:tcPr>
          <w:p w14:paraId="55B983D8" w14:textId="77777777" w:rsidR="00DD567E" w:rsidRPr="00C2213C" w:rsidRDefault="00DD567E" w:rsidP="001F1047">
            <w:pPr>
              <w:pStyle w:val="ASDEFCONOption"/>
            </w:pPr>
            <w:bookmarkStart w:id="43" w:name="_Ref315371607"/>
            <w:bookmarkStart w:id="44" w:name="_Toc355162920"/>
            <w:r w:rsidRPr="00C2213C">
              <w:t xml:space="preserve">Option: </w:t>
            </w:r>
            <w:r w:rsidR="00A9059F" w:rsidRPr="00C2213C">
              <w:t xml:space="preserve"> </w:t>
            </w:r>
            <w:r w:rsidRPr="00C2213C">
              <w:t>For when the work hours for system administration Services are not specified by location, or locations are not specified.  If work hours are specified by location then the following clause should be deleted.</w:t>
            </w:r>
          </w:p>
          <w:p w14:paraId="4903CBDC" w14:textId="6A130ADE" w:rsidR="00DD567E" w:rsidRPr="00C2213C" w:rsidRDefault="00DD567E" w:rsidP="00707DB5">
            <w:pPr>
              <w:pStyle w:val="SOWTL4-ASDEFCON"/>
            </w:pPr>
            <w:bookmarkStart w:id="45" w:name="_Ref355182772"/>
            <w:r w:rsidRPr="00C2213C">
              <w:t xml:space="preserve">As a minimum, the Contractor shall provide system administration Services between </w:t>
            </w:r>
            <w:r w:rsidRPr="00C2213C">
              <w:fldChar w:fldCharType="begin">
                <w:ffData>
                  <w:name w:val=""/>
                  <w:enabled/>
                  <w:calcOnExit w:val="0"/>
                  <w:textInput>
                    <w:default w:val="[…INSERT TIME…]"/>
                  </w:textInput>
                </w:ffData>
              </w:fldChar>
            </w:r>
            <w:r w:rsidRPr="00C2213C">
              <w:instrText xml:space="preserve"> FORMTEXT </w:instrText>
            </w:r>
            <w:r w:rsidRPr="00C2213C">
              <w:fldChar w:fldCharType="separate"/>
            </w:r>
            <w:r w:rsidR="002F0BEF">
              <w:rPr>
                <w:noProof/>
              </w:rPr>
              <w:t>[…INSERT TIME…]</w:t>
            </w:r>
            <w:r w:rsidRPr="00C2213C">
              <w:fldChar w:fldCharType="end"/>
            </w:r>
            <w:r w:rsidRPr="00C2213C">
              <w:t xml:space="preserve"> and </w:t>
            </w:r>
            <w:r w:rsidRPr="00C2213C">
              <w:fldChar w:fldCharType="begin">
                <w:ffData>
                  <w:name w:val=""/>
                  <w:enabled/>
                  <w:calcOnExit w:val="0"/>
                  <w:textInput>
                    <w:default w:val="[…INSERT TIME…]"/>
                  </w:textInput>
                </w:ffData>
              </w:fldChar>
            </w:r>
            <w:r w:rsidRPr="00C2213C">
              <w:instrText xml:space="preserve"> FORMTEXT </w:instrText>
            </w:r>
            <w:r w:rsidRPr="00C2213C">
              <w:fldChar w:fldCharType="separate"/>
            </w:r>
            <w:r w:rsidR="002F0BEF">
              <w:rPr>
                <w:noProof/>
              </w:rPr>
              <w:t>[…INSERT TIME…]</w:t>
            </w:r>
            <w:r w:rsidRPr="00C2213C">
              <w:fldChar w:fldCharType="end"/>
            </w:r>
            <w:r w:rsidRPr="00C2213C">
              <w:t>, Eastern Standard Time / Eastern Summer Time, as applicable (‘standard hours’).</w:t>
            </w:r>
            <w:bookmarkEnd w:id="45"/>
          </w:p>
        </w:tc>
      </w:tr>
    </w:tbl>
    <w:p w14:paraId="60299DEE" w14:textId="77777777" w:rsidR="00B373E5" w:rsidRPr="00C2213C" w:rsidRDefault="00B373E5" w:rsidP="001F1047">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DD567E" w:rsidRPr="00C2213C" w14:paraId="3672DF72" w14:textId="77777777" w:rsidTr="006011D4">
        <w:tc>
          <w:tcPr>
            <w:tcW w:w="9209" w:type="dxa"/>
            <w:shd w:val="clear" w:color="auto" w:fill="auto"/>
          </w:tcPr>
          <w:p w14:paraId="379C96D1" w14:textId="77777777" w:rsidR="00DD567E" w:rsidRPr="00C2213C" w:rsidRDefault="00DD567E" w:rsidP="00B02797">
            <w:pPr>
              <w:pStyle w:val="ASDEFCONOption"/>
              <w:keepNext w:val="0"/>
            </w:pPr>
            <w:bookmarkStart w:id="46" w:name="_Ref355250879"/>
            <w:r w:rsidRPr="00C2213C">
              <w:t>Option:</w:t>
            </w:r>
            <w:r w:rsidR="00A9059F" w:rsidRPr="00C2213C">
              <w:t xml:space="preserve"> </w:t>
            </w:r>
            <w:r w:rsidRPr="00C2213C">
              <w:t xml:space="preserve"> For when system administration Services will be provided outside of ‘standard hours’, at a reduced level of service.</w:t>
            </w:r>
          </w:p>
          <w:p w14:paraId="0D52A439" w14:textId="1FB1B69D" w:rsidR="00DD567E" w:rsidRPr="00C2213C" w:rsidRDefault="00DD567E" w:rsidP="00DD567E">
            <w:pPr>
              <w:pStyle w:val="SOWTL4-ASDEFCON"/>
            </w:pPr>
            <w:bookmarkStart w:id="47" w:name="_Ref353353598"/>
            <w:r w:rsidRPr="00C2213C">
              <w:t xml:space="preserve">The Contractor shall provide system administration Services, outside of the standard hours, for responding to and resolving system events and service requests that are classified as a class 1 Failure in accordance with clause </w:t>
            </w:r>
            <w:r w:rsidRPr="00C2213C">
              <w:fldChar w:fldCharType="begin"/>
            </w:r>
            <w:r w:rsidRPr="00C2213C">
              <w:instrText xml:space="preserve"> REF _Ref361241219 \r \h </w:instrText>
            </w:r>
            <w:r w:rsidR="006011D4">
              <w:instrText xml:space="preserve"> \* MERGEFORMAT </w:instrText>
            </w:r>
            <w:r w:rsidRPr="00C2213C">
              <w:fldChar w:fldCharType="separate"/>
            </w:r>
            <w:r w:rsidR="002F0BEF">
              <w:t>6.2.9</w:t>
            </w:r>
            <w:r w:rsidRPr="00C2213C">
              <w:fldChar w:fldCharType="end"/>
            </w:r>
            <w:r w:rsidRPr="00C2213C">
              <w:t>.</w:t>
            </w:r>
            <w:bookmarkEnd w:id="47"/>
          </w:p>
        </w:tc>
      </w:tr>
    </w:tbl>
    <w:p w14:paraId="6FF2EFDA" w14:textId="77777777" w:rsidR="000E4027" w:rsidRPr="00C2213C" w:rsidRDefault="00F01A20" w:rsidP="001F1047">
      <w:pPr>
        <w:pStyle w:val="SOWHL3-ASDEFCON"/>
      </w:pPr>
      <w:bookmarkStart w:id="48" w:name="_Ref497399099"/>
      <w:r w:rsidRPr="00C2213C">
        <w:t>Access</w:t>
      </w:r>
      <w:bookmarkEnd w:id="41"/>
      <w:r w:rsidR="005D4065" w:rsidRPr="00C2213C">
        <w:t xml:space="preserve"> Administration</w:t>
      </w:r>
      <w:bookmarkEnd w:id="42"/>
      <w:bookmarkEnd w:id="43"/>
      <w:bookmarkEnd w:id="44"/>
      <w:bookmarkEnd w:id="46"/>
      <w:bookmarkEnd w:id="48"/>
    </w:p>
    <w:p w14:paraId="55E87D6C" w14:textId="77777777" w:rsidR="00F031FD" w:rsidRPr="00C2213C" w:rsidRDefault="00F031FD" w:rsidP="001F1047">
      <w:pPr>
        <w:pStyle w:val="NoteToDrafters-ASDEFCON"/>
      </w:pPr>
      <w:r w:rsidRPr="00C2213C">
        <w:t xml:space="preserve">Note to drafters: </w:t>
      </w:r>
      <w:r w:rsidR="00A9059F" w:rsidRPr="00C2213C">
        <w:t xml:space="preserve"> </w:t>
      </w:r>
      <w:r w:rsidRPr="00C2213C">
        <w:t>Insert details of the authorised users, typically the users of the nominated systems or systems in SOW Annex A.</w:t>
      </w:r>
    </w:p>
    <w:p w14:paraId="5320828F" w14:textId="37778CE0" w:rsidR="00B32A50" w:rsidRPr="00C2213C" w:rsidRDefault="00243232" w:rsidP="00707DB5">
      <w:pPr>
        <w:pStyle w:val="SOWTL4-ASDEFCON"/>
      </w:pPr>
      <w:bookmarkStart w:id="49" w:name="_Ref314835303"/>
      <w:bookmarkStart w:id="50" w:name="_Ref355168595"/>
      <w:r w:rsidRPr="00C2213C">
        <w:t>F</w:t>
      </w:r>
      <w:r w:rsidR="00B32A50" w:rsidRPr="00C2213C">
        <w:t xml:space="preserve">or the purposes of this clause </w:t>
      </w:r>
      <w:r w:rsidR="00E445FC" w:rsidRPr="00C2213C">
        <w:fldChar w:fldCharType="begin"/>
      </w:r>
      <w:r w:rsidR="00E445FC" w:rsidRPr="00C2213C">
        <w:instrText xml:space="preserve"> REF _Ref497399099 \r \h </w:instrText>
      </w:r>
      <w:r w:rsidR="00E445FC" w:rsidRPr="00C2213C">
        <w:fldChar w:fldCharType="separate"/>
      </w:r>
      <w:r w:rsidR="002F0BEF">
        <w:t>6.2.3</w:t>
      </w:r>
      <w:r w:rsidR="00E445FC" w:rsidRPr="00C2213C">
        <w:fldChar w:fldCharType="end"/>
      </w:r>
      <w:r w:rsidR="00B32A50" w:rsidRPr="00C2213C">
        <w:t>:</w:t>
      </w:r>
      <w:bookmarkEnd w:id="49"/>
    </w:p>
    <w:p w14:paraId="213D7820" w14:textId="3410BC35" w:rsidR="00B32A50" w:rsidRPr="00C2213C" w:rsidRDefault="00B32A50" w:rsidP="00DA6E75">
      <w:pPr>
        <w:pStyle w:val="SOWSubL1-ASDEFCON"/>
      </w:pPr>
      <w:r w:rsidRPr="00C2213C">
        <w:t xml:space="preserve">an authorised user means </w:t>
      </w:r>
      <w:r w:rsidRPr="00C2213C">
        <w:fldChar w:fldCharType="begin">
          <w:ffData>
            <w:name w:val=""/>
            <w:enabled/>
            <w:calcOnExit w:val="0"/>
            <w:textInput>
              <w:default w:val="[…INSERT APPLICABLE DESCRIPTION…]"/>
            </w:textInput>
          </w:ffData>
        </w:fldChar>
      </w:r>
      <w:r w:rsidRPr="00C2213C">
        <w:instrText xml:space="preserve"> FORMTEXT </w:instrText>
      </w:r>
      <w:r w:rsidRPr="00C2213C">
        <w:fldChar w:fldCharType="separate"/>
      </w:r>
      <w:r w:rsidR="002F0BEF">
        <w:rPr>
          <w:noProof/>
        </w:rPr>
        <w:t>[…INSERT APPLICABLE DESCRIPTION…]</w:t>
      </w:r>
      <w:r w:rsidRPr="00C2213C">
        <w:fldChar w:fldCharType="end"/>
      </w:r>
      <w:r w:rsidRPr="00C2213C">
        <w:t>; and</w:t>
      </w:r>
    </w:p>
    <w:p w14:paraId="4E3624BD" w14:textId="77777777" w:rsidR="00B32A50" w:rsidRPr="00C2213C" w:rsidRDefault="00B32A50" w:rsidP="00707DB5">
      <w:pPr>
        <w:pStyle w:val="SOWSubL1-ASDEFCON"/>
      </w:pPr>
      <w:r w:rsidRPr="00C2213C">
        <w:t>an authorised request may be approved by a party other than the Commonwealth Representative (eg, the authorising officer for each user group).</w:t>
      </w:r>
    </w:p>
    <w:p w14:paraId="0E2C3A95" w14:textId="77777777" w:rsidR="00A92F9D" w:rsidRPr="00C2213C" w:rsidRDefault="000E4027" w:rsidP="00707DB5">
      <w:pPr>
        <w:pStyle w:val="SOWTL4-ASDEFCON"/>
      </w:pPr>
      <w:bookmarkStart w:id="51" w:name="_Ref361229877"/>
      <w:r w:rsidRPr="00C2213C">
        <w:t xml:space="preserve">The Contractor shall create, administer, and delete user </w:t>
      </w:r>
      <w:r w:rsidR="00FE1B4A" w:rsidRPr="00C2213C">
        <w:t>accounts,</w:t>
      </w:r>
      <w:r w:rsidR="002E025B" w:rsidRPr="00C2213C">
        <w:t xml:space="preserve"> user group </w:t>
      </w:r>
      <w:r w:rsidRPr="00C2213C">
        <w:t>accounts</w:t>
      </w:r>
      <w:r w:rsidR="00FE1B4A" w:rsidRPr="00C2213C">
        <w:t xml:space="preserve">, </w:t>
      </w:r>
      <w:r w:rsidR="006F38F6" w:rsidRPr="00C2213C">
        <w:t>group membership</w:t>
      </w:r>
      <w:r w:rsidR="00FE1B4A" w:rsidRPr="00C2213C">
        <w:t xml:space="preserve"> and permissions</w:t>
      </w:r>
      <w:r w:rsidR="00DE5B8F" w:rsidRPr="00C2213C">
        <w:t>,</w:t>
      </w:r>
      <w:r w:rsidRPr="00C2213C">
        <w:t xml:space="preserve"> as required</w:t>
      </w:r>
      <w:r w:rsidR="00DE5B8F" w:rsidRPr="00C2213C">
        <w:t>,</w:t>
      </w:r>
      <w:r w:rsidRPr="00C2213C">
        <w:t xml:space="preserve"> to</w:t>
      </w:r>
      <w:r w:rsidR="00A92F9D" w:rsidRPr="00C2213C">
        <w:t>:</w:t>
      </w:r>
      <w:bookmarkEnd w:id="50"/>
      <w:bookmarkEnd w:id="51"/>
    </w:p>
    <w:p w14:paraId="51D02A63" w14:textId="77777777" w:rsidR="000E4027" w:rsidRPr="00C2213C" w:rsidRDefault="000E4027" w:rsidP="00DA6E75">
      <w:pPr>
        <w:pStyle w:val="SOWSubL1-ASDEFCON"/>
      </w:pPr>
      <w:r w:rsidRPr="00C2213C">
        <w:t xml:space="preserve">provide </w:t>
      </w:r>
      <w:r w:rsidR="00445930" w:rsidRPr="00C2213C">
        <w:t xml:space="preserve">authorised </w:t>
      </w:r>
      <w:r w:rsidRPr="00C2213C">
        <w:t xml:space="preserve">users with access to the </w:t>
      </w:r>
      <w:r w:rsidR="00BA1246" w:rsidRPr="00C2213C">
        <w:t xml:space="preserve">ICT </w:t>
      </w:r>
      <w:r w:rsidR="00DE5B8F" w:rsidRPr="00C2213C">
        <w:t>S</w:t>
      </w:r>
      <w:r w:rsidRPr="00C2213C">
        <w:t>ystem</w:t>
      </w:r>
      <w:r w:rsidR="00BA1246" w:rsidRPr="00C2213C">
        <w:t>(s)</w:t>
      </w:r>
      <w:r w:rsidRPr="00C2213C">
        <w:t xml:space="preserve"> and </w:t>
      </w:r>
      <w:r w:rsidR="00BA1246" w:rsidRPr="00C2213C">
        <w:t xml:space="preserve">associated </w:t>
      </w:r>
      <w:r w:rsidRPr="00C2213C">
        <w:t>resources</w:t>
      </w:r>
      <w:r w:rsidR="00A92F9D" w:rsidRPr="00C2213C">
        <w:t>;</w:t>
      </w:r>
    </w:p>
    <w:p w14:paraId="39F70403" w14:textId="77777777" w:rsidR="00A92F9D" w:rsidRPr="00C2213C" w:rsidRDefault="000E4027" w:rsidP="00707DB5">
      <w:pPr>
        <w:pStyle w:val="SOWSubL1-ASDEFCON"/>
      </w:pPr>
      <w:r w:rsidRPr="00C2213C">
        <w:t xml:space="preserve">provide </w:t>
      </w:r>
      <w:r w:rsidR="00445930" w:rsidRPr="00C2213C">
        <w:t xml:space="preserve">authorised </w:t>
      </w:r>
      <w:r w:rsidRPr="00C2213C">
        <w:t xml:space="preserve">users </w:t>
      </w:r>
      <w:r w:rsidR="007A2D28" w:rsidRPr="00C2213C">
        <w:t xml:space="preserve">with </w:t>
      </w:r>
      <w:r w:rsidRPr="00C2213C">
        <w:t xml:space="preserve">access to </w:t>
      </w:r>
      <w:r w:rsidR="007A2D28" w:rsidRPr="00C2213C">
        <w:t xml:space="preserve">individual </w:t>
      </w:r>
      <w:r w:rsidR="00BD2F3F" w:rsidRPr="00C2213C">
        <w:t>Software</w:t>
      </w:r>
      <w:r w:rsidRPr="00C2213C">
        <w:t xml:space="preserve"> applications that require individual user </w:t>
      </w:r>
      <w:r w:rsidR="002E025B" w:rsidRPr="00C2213C">
        <w:t xml:space="preserve">or group </w:t>
      </w:r>
      <w:r w:rsidRPr="00C2213C">
        <w:t>privileges (eg</w:t>
      </w:r>
      <w:r w:rsidR="00BA1246" w:rsidRPr="00C2213C">
        <w:t>,</w:t>
      </w:r>
      <w:r w:rsidRPr="00C2213C">
        <w:t xml:space="preserve"> </w:t>
      </w:r>
      <w:r w:rsidR="002E025B" w:rsidRPr="00C2213C">
        <w:t>data repositories</w:t>
      </w:r>
      <w:r w:rsidRPr="00C2213C">
        <w:t>)</w:t>
      </w:r>
      <w:r w:rsidR="00A92F9D" w:rsidRPr="00C2213C">
        <w:t>;</w:t>
      </w:r>
    </w:p>
    <w:p w14:paraId="5461BE15" w14:textId="77777777" w:rsidR="000E4027" w:rsidRPr="00C2213C" w:rsidRDefault="00A92F9D" w:rsidP="00707DB5">
      <w:pPr>
        <w:pStyle w:val="SOWSubL1-ASDEFCON"/>
      </w:pPr>
      <w:r w:rsidRPr="00C2213C">
        <w:t xml:space="preserve">remove </w:t>
      </w:r>
      <w:r w:rsidR="00FD7D3D" w:rsidRPr="00C2213C">
        <w:t xml:space="preserve">user </w:t>
      </w:r>
      <w:r w:rsidRPr="00C2213C">
        <w:t xml:space="preserve">access to the ICT System(s), associated resources, and individual </w:t>
      </w:r>
      <w:r w:rsidR="00BD2F3F" w:rsidRPr="00C2213C">
        <w:t>Software</w:t>
      </w:r>
      <w:r w:rsidRPr="00C2213C">
        <w:t xml:space="preserve"> applications when </w:t>
      </w:r>
      <w:r w:rsidR="00F031FD" w:rsidRPr="00C2213C">
        <w:t xml:space="preserve">access to </w:t>
      </w:r>
      <w:r w:rsidRPr="00C2213C">
        <w:t>these are no longer required</w:t>
      </w:r>
      <w:r w:rsidR="00671FC8" w:rsidRPr="00C2213C">
        <w:t>; and</w:t>
      </w:r>
    </w:p>
    <w:p w14:paraId="44C6010C" w14:textId="77777777" w:rsidR="000E4027" w:rsidRPr="00C2213C" w:rsidRDefault="000E4027" w:rsidP="001F1047">
      <w:pPr>
        <w:pStyle w:val="NoteToDrafters-ASDEFCON"/>
      </w:pPr>
      <w:r w:rsidRPr="00C2213C">
        <w:t xml:space="preserve">Note to drafters: </w:t>
      </w:r>
      <w:r w:rsidR="00A9059F" w:rsidRPr="00C2213C">
        <w:t xml:space="preserve"> </w:t>
      </w:r>
      <w:r w:rsidRPr="00C2213C">
        <w:t>Insert additional clauses for specific user account services required that are not covered by the above.</w:t>
      </w:r>
      <w:r w:rsidR="00F20720" w:rsidRPr="00C2213C">
        <w:t xml:space="preserve">  Refer to the guidance for this clause for optional clause examples.</w:t>
      </w:r>
    </w:p>
    <w:p w14:paraId="7B2305E4" w14:textId="060EF826" w:rsidR="000E4027" w:rsidRPr="00C2213C" w:rsidRDefault="003E0C51" w:rsidP="00707DB5">
      <w:pPr>
        <w:pStyle w:val="SOWSubL1-ASDEFCON"/>
      </w:pPr>
      <w:r w:rsidRPr="00C2213C">
        <w:fldChar w:fldCharType="begin">
          <w:ffData>
            <w:name w:val="Text2"/>
            <w:enabled/>
            <w:calcOnExit w:val="0"/>
            <w:textInput>
              <w:default w:val="[…INSERT ADDITIONAL SERVICES REQUIRED…]"/>
            </w:textInput>
          </w:ffData>
        </w:fldChar>
      </w:r>
      <w:r w:rsidRPr="00C2213C">
        <w:instrText xml:space="preserve"> FORMTEXT </w:instrText>
      </w:r>
      <w:r w:rsidRPr="00C2213C">
        <w:fldChar w:fldCharType="separate"/>
      </w:r>
      <w:r w:rsidR="002F0BEF">
        <w:rPr>
          <w:noProof/>
        </w:rPr>
        <w:t>[…INSERT ADDITIONAL SERVICES REQUIRED…]</w:t>
      </w:r>
      <w:r w:rsidRPr="00C2213C">
        <w:fldChar w:fldCharType="end"/>
      </w:r>
      <w:r w:rsidR="000E4027" w:rsidRPr="00C2213C">
        <w:t>.</w:t>
      </w:r>
    </w:p>
    <w:p w14:paraId="09A6088C" w14:textId="7EE2680B" w:rsidR="00445930" w:rsidRPr="00C2213C" w:rsidRDefault="00445930" w:rsidP="001F1047">
      <w:pPr>
        <w:pStyle w:val="NoteToDrafters-ASDEFCON"/>
      </w:pPr>
      <w:r w:rsidRPr="00C2213C">
        <w:t xml:space="preserve">Note to drafters:  Amend the timeframes in the following two clauses </w:t>
      </w:r>
      <w:r w:rsidR="006F38F6" w:rsidRPr="00C2213C">
        <w:t xml:space="preserve">and optional clause </w:t>
      </w:r>
      <w:r w:rsidRPr="00C2213C">
        <w:t xml:space="preserve">to reflect the requirements of the draft Contract.  </w:t>
      </w:r>
      <w:r w:rsidR="00B6311A" w:rsidRPr="00C2213C">
        <w:t xml:space="preserve">If these timeframes are effectively covered through the </w:t>
      </w:r>
      <w:r w:rsidR="008333C7">
        <w:t>Performance Measures</w:t>
      </w:r>
      <w:r w:rsidR="008333C7" w:rsidRPr="00C2213C">
        <w:t xml:space="preserve"> </w:t>
      </w:r>
      <w:r w:rsidR="00B6311A" w:rsidRPr="00C2213C">
        <w:t xml:space="preserve">for the draft Contract, then the drafter should consider whether or not the two clauses </w:t>
      </w:r>
      <w:r w:rsidR="006F38F6" w:rsidRPr="00C2213C">
        <w:t xml:space="preserve">and </w:t>
      </w:r>
      <w:r w:rsidR="00FD7D3D" w:rsidRPr="00C2213C">
        <w:t xml:space="preserve">the subsequent </w:t>
      </w:r>
      <w:r w:rsidR="006F38F6" w:rsidRPr="00C2213C">
        <w:t xml:space="preserve">option </w:t>
      </w:r>
      <w:r w:rsidR="00B6311A" w:rsidRPr="00C2213C">
        <w:t>should be deleted.</w:t>
      </w:r>
    </w:p>
    <w:p w14:paraId="41A29B21" w14:textId="0E554022" w:rsidR="00445930" w:rsidRPr="00C2213C" w:rsidRDefault="00445930" w:rsidP="00707DB5">
      <w:pPr>
        <w:pStyle w:val="SOWTL4-ASDEFCON"/>
      </w:pPr>
      <w:bookmarkStart w:id="52" w:name="_Ref314723358"/>
      <w:r w:rsidRPr="00C2213C">
        <w:t xml:space="preserve">The Contractor shall complete all routine requests for administering </w:t>
      </w:r>
      <w:r w:rsidR="00D87C52" w:rsidRPr="00C2213C">
        <w:t xml:space="preserve">user accounts and </w:t>
      </w:r>
      <w:r w:rsidRPr="00C2213C">
        <w:t xml:space="preserve">access to ICT System(s), associated resources, and individual </w:t>
      </w:r>
      <w:r w:rsidR="00BD2F3F" w:rsidRPr="00C2213C">
        <w:t>Software</w:t>
      </w:r>
      <w:r w:rsidRPr="00C2213C">
        <w:t xml:space="preserve"> applications within </w:t>
      </w:r>
      <w:r w:rsidR="00FD7D3D" w:rsidRPr="00C2213C">
        <w:fldChar w:fldCharType="begin">
          <w:ffData>
            <w:name w:val=""/>
            <w:enabled/>
            <w:calcOnExit w:val="0"/>
            <w:textInput>
              <w:default w:val="[... INSERT NUMBER ...]"/>
            </w:textInput>
          </w:ffData>
        </w:fldChar>
      </w:r>
      <w:r w:rsidR="00FD7D3D" w:rsidRPr="00C2213C">
        <w:instrText xml:space="preserve"> FORMTEXT </w:instrText>
      </w:r>
      <w:r w:rsidR="00FD7D3D" w:rsidRPr="00C2213C">
        <w:fldChar w:fldCharType="separate"/>
      </w:r>
      <w:r w:rsidR="002F0BEF">
        <w:rPr>
          <w:noProof/>
        </w:rPr>
        <w:t>[... INSERT NUMBER ...]</w:t>
      </w:r>
      <w:r w:rsidR="00FD7D3D" w:rsidRPr="00C2213C">
        <w:fldChar w:fldCharType="end"/>
      </w:r>
      <w:r w:rsidR="00FD7D3D" w:rsidRPr="00C2213C">
        <w:t xml:space="preserve"> </w:t>
      </w:r>
      <w:r w:rsidR="00FD7D3D" w:rsidRPr="00C2213C">
        <w:fldChar w:fldCharType="begin">
          <w:ffData>
            <w:name w:val=""/>
            <w:enabled/>
            <w:calcOnExit w:val="0"/>
            <w:textInput>
              <w:default w:val="[... INSERT TIMEFRAME (hours OR Working Days)...]"/>
            </w:textInput>
          </w:ffData>
        </w:fldChar>
      </w:r>
      <w:r w:rsidR="00FD7D3D" w:rsidRPr="00C2213C">
        <w:instrText xml:space="preserve"> FORMTEXT </w:instrText>
      </w:r>
      <w:r w:rsidR="00FD7D3D" w:rsidRPr="00C2213C">
        <w:fldChar w:fldCharType="separate"/>
      </w:r>
      <w:r w:rsidR="002F0BEF">
        <w:rPr>
          <w:noProof/>
        </w:rPr>
        <w:t>[... INSERT TIMEFRAME (hours OR Working Days)...]</w:t>
      </w:r>
      <w:r w:rsidR="00FD7D3D" w:rsidRPr="00C2213C">
        <w:fldChar w:fldCharType="end"/>
      </w:r>
      <w:r w:rsidR="00F031FD" w:rsidRPr="00C2213C">
        <w:t>,</w:t>
      </w:r>
      <w:r w:rsidRPr="00C2213C">
        <w:t xml:space="preserve"> </w:t>
      </w:r>
      <w:r w:rsidR="00F031FD" w:rsidRPr="00C2213C">
        <w:t xml:space="preserve">during business hours, </w:t>
      </w:r>
      <w:r w:rsidRPr="00C2213C">
        <w:t xml:space="preserve">of receiving an authorised request </w:t>
      </w:r>
      <w:r w:rsidR="00625376" w:rsidRPr="00C2213C">
        <w:t xml:space="preserve">for </w:t>
      </w:r>
      <w:r w:rsidRPr="00C2213C">
        <w:t>such access.</w:t>
      </w:r>
      <w:bookmarkEnd w:id="52"/>
    </w:p>
    <w:p w14:paraId="16262AA4" w14:textId="01D6A592" w:rsidR="00445930" w:rsidRPr="00C2213C" w:rsidRDefault="00445930" w:rsidP="00707DB5">
      <w:pPr>
        <w:pStyle w:val="SOWTL4-ASDEFCON"/>
      </w:pPr>
      <w:bookmarkStart w:id="53" w:name="_Ref314723361"/>
      <w:r w:rsidRPr="00C2213C">
        <w:t xml:space="preserve">The Contractor shall complete all urgent requests for administering </w:t>
      </w:r>
      <w:r w:rsidR="00D87C52" w:rsidRPr="00C2213C">
        <w:t xml:space="preserve">user accounts and </w:t>
      </w:r>
      <w:r w:rsidRPr="00C2213C">
        <w:t xml:space="preserve">access to ICT System(s), associated resources, and individual </w:t>
      </w:r>
      <w:r w:rsidR="00BD2F3F" w:rsidRPr="00C2213C">
        <w:t>Software</w:t>
      </w:r>
      <w:r w:rsidRPr="00C2213C">
        <w:t xml:space="preserve"> applications within </w:t>
      </w:r>
      <w:r w:rsidR="00FD7D3D" w:rsidRPr="00C2213C">
        <w:fldChar w:fldCharType="begin">
          <w:ffData>
            <w:name w:val=""/>
            <w:enabled/>
            <w:calcOnExit w:val="0"/>
            <w:textInput>
              <w:default w:val="[... INSERT NUMBER ...]"/>
            </w:textInput>
          </w:ffData>
        </w:fldChar>
      </w:r>
      <w:r w:rsidR="00FD7D3D" w:rsidRPr="00C2213C">
        <w:instrText xml:space="preserve"> FORMTEXT </w:instrText>
      </w:r>
      <w:r w:rsidR="00FD7D3D" w:rsidRPr="00C2213C">
        <w:fldChar w:fldCharType="separate"/>
      </w:r>
      <w:r w:rsidR="002F0BEF">
        <w:rPr>
          <w:noProof/>
        </w:rPr>
        <w:t>[... INSERT NUMBER ...]</w:t>
      </w:r>
      <w:r w:rsidR="00FD7D3D" w:rsidRPr="00C2213C">
        <w:fldChar w:fldCharType="end"/>
      </w:r>
      <w:r w:rsidR="00FD7D3D" w:rsidRPr="00C2213C">
        <w:t xml:space="preserve"> </w:t>
      </w:r>
      <w:r w:rsidR="00FD7D3D" w:rsidRPr="00C2213C">
        <w:fldChar w:fldCharType="begin">
          <w:ffData>
            <w:name w:val=""/>
            <w:enabled/>
            <w:calcOnExit w:val="0"/>
            <w:textInput>
              <w:default w:val="[... INSERT TIMEFRAME (minutes OR hours)...]"/>
            </w:textInput>
          </w:ffData>
        </w:fldChar>
      </w:r>
      <w:r w:rsidR="00FD7D3D" w:rsidRPr="00C2213C">
        <w:instrText xml:space="preserve"> FORMTEXT </w:instrText>
      </w:r>
      <w:r w:rsidR="00FD7D3D" w:rsidRPr="00C2213C">
        <w:fldChar w:fldCharType="separate"/>
      </w:r>
      <w:r w:rsidR="002F0BEF">
        <w:rPr>
          <w:noProof/>
        </w:rPr>
        <w:t>[... INSERT TIMEFRAME (minutes OR hours)...]</w:t>
      </w:r>
      <w:r w:rsidR="00FD7D3D" w:rsidRPr="00C2213C">
        <w:fldChar w:fldCharType="end"/>
      </w:r>
      <w:r w:rsidR="00FE1B4A" w:rsidRPr="00C2213C">
        <w:t>, during business hours,</w:t>
      </w:r>
      <w:r w:rsidRPr="00C2213C">
        <w:t xml:space="preserve"> of receiving an authorised request</w:t>
      </w:r>
      <w:r w:rsidR="00625376" w:rsidRPr="00C2213C">
        <w:t xml:space="preserve"> for</w:t>
      </w:r>
      <w:r w:rsidRPr="00C2213C">
        <w:t xml:space="preserve"> such access.</w:t>
      </w:r>
      <w:bookmarkEnd w:id="53"/>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DD567E" w:rsidRPr="00C2213C" w14:paraId="4E837C86" w14:textId="77777777" w:rsidTr="006011D4">
        <w:tc>
          <w:tcPr>
            <w:tcW w:w="9209" w:type="dxa"/>
            <w:shd w:val="clear" w:color="auto" w:fill="auto"/>
          </w:tcPr>
          <w:p w14:paraId="513E8D66" w14:textId="77777777" w:rsidR="00DD567E" w:rsidRPr="00C2213C" w:rsidRDefault="00DD567E" w:rsidP="001F1047">
            <w:pPr>
              <w:pStyle w:val="ASDEFCONOption"/>
            </w:pPr>
            <w:bookmarkStart w:id="54" w:name="_Ref280624983"/>
            <w:bookmarkStart w:id="55" w:name="_Ref280692080"/>
            <w:r w:rsidRPr="00C2213C">
              <w:t xml:space="preserve">Option: </w:t>
            </w:r>
            <w:r w:rsidR="00A9059F" w:rsidRPr="00C2213C">
              <w:t xml:space="preserve"> </w:t>
            </w:r>
            <w:r w:rsidRPr="00C2213C">
              <w:t>For when the Contractor will also provide help desk Services in accordance with DSD-OPS-HLPDSK.</w:t>
            </w:r>
          </w:p>
          <w:p w14:paraId="67C36841" w14:textId="6248F436" w:rsidR="00DD567E" w:rsidRPr="00C2213C" w:rsidRDefault="00DD567E" w:rsidP="00707DB5">
            <w:pPr>
              <w:pStyle w:val="SOWTL4-ASDEFCON"/>
            </w:pPr>
            <w:bookmarkStart w:id="56" w:name="_Ref314835017"/>
            <w:r w:rsidRPr="00C2213C">
              <w:t xml:space="preserve">The Contractor acknowledges and agrees that the time allowed to complete requests for access may be less than that specified in clauses </w:t>
            </w:r>
            <w:r w:rsidRPr="00C2213C">
              <w:fldChar w:fldCharType="begin"/>
            </w:r>
            <w:r w:rsidRPr="00C2213C">
              <w:instrText xml:space="preserve"> REF _Ref314723358 \r \h </w:instrText>
            </w:r>
            <w:r w:rsidR="006011D4">
              <w:instrText xml:space="preserve"> \* MERGEFORMAT </w:instrText>
            </w:r>
            <w:r w:rsidRPr="00C2213C">
              <w:fldChar w:fldCharType="separate"/>
            </w:r>
            <w:r w:rsidR="002F0BEF">
              <w:t>6.2.3.3</w:t>
            </w:r>
            <w:r w:rsidRPr="00C2213C">
              <w:fldChar w:fldCharType="end"/>
            </w:r>
            <w:r w:rsidRPr="00C2213C">
              <w:t xml:space="preserve"> and </w:t>
            </w:r>
            <w:r w:rsidRPr="00C2213C">
              <w:fldChar w:fldCharType="begin"/>
            </w:r>
            <w:r w:rsidRPr="00C2213C">
              <w:instrText xml:space="preserve"> REF _Ref314723361 \r \h </w:instrText>
            </w:r>
            <w:r w:rsidR="006011D4">
              <w:instrText xml:space="preserve"> \* MERGEFORMAT </w:instrText>
            </w:r>
            <w:r w:rsidRPr="00C2213C">
              <w:fldChar w:fldCharType="separate"/>
            </w:r>
            <w:r w:rsidR="002F0BEF">
              <w:t>6.2.3.4</w:t>
            </w:r>
            <w:r w:rsidRPr="00C2213C">
              <w:fldChar w:fldCharType="end"/>
            </w:r>
            <w:r w:rsidRPr="00C2213C">
              <w:t xml:space="preserve"> in order to provide help desk Services within the service request resolution times specified in DSD-OPS-HLPDSK.</w:t>
            </w:r>
            <w:bookmarkEnd w:id="56"/>
          </w:p>
        </w:tc>
      </w:tr>
    </w:tbl>
    <w:p w14:paraId="254D04A3" w14:textId="77777777" w:rsidR="00A345B6" w:rsidRPr="00C2213C" w:rsidRDefault="00A345B6" w:rsidP="001F1047">
      <w:pPr>
        <w:pStyle w:val="NoteToDrafters-ASDEFCON"/>
      </w:pPr>
      <w:r w:rsidRPr="00C2213C">
        <w:t xml:space="preserve">Note to drafters: </w:t>
      </w:r>
      <w:r w:rsidR="00A9059F" w:rsidRPr="00C2213C">
        <w:t xml:space="preserve"> </w:t>
      </w:r>
      <w:r w:rsidRPr="00C2213C">
        <w:t xml:space="preserve">Insert clauses for </w:t>
      </w:r>
      <w:r w:rsidR="000C55BC" w:rsidRPr="00C2213C">
        <w:t xml:space="preserve">additional </w:t>
      </w:r>
      <w:r w:rsidRPr="00C2213C">
        <w:t>user account services not covered by the above.</w:t>
      </w:r>
    </w:p>
    <w:p w14:paraId="16B7A088" w14:textId="001C0D2B" w:rsidR="00A345B6" w:rsidRPr="00C2213C" w:rsidRDefault="00A345B6" w:rsidP="00707DB5">
      <w:pPr>
        <w:pStyle w:val="SOWTL4-ASDEFCON"/>
      </w:pPr>
      <w:r w:rsidRPr="00C2213C">
        <w:fldChar w:fldCharType="begin">
          <w:ffData>
            <w:name w:val="Text2"/>
            <w:enabled/>
            <w:calcOnExit w:val="0"/>
            <w:textInput>
              <w:default w:val="[…INSERT ADDITIONAL SERVICES REQUIRED…]"/>
            </w:textInput>
          </w:ffData>
        </w:fldChar>
      </w:r>
      <w:r w:rsidRPr="00C2213C">
        <w:instrText xml:space="preserve"> FORMTEXT </w:instrText>
      </w:r>
      <w:r w:rsidRPr="00C2213C">
        <w:fldChar w:fldCharType="separate"/>
      </w:r>
      <w:r w:rsidR="002F0BEF">
        <w:rPr>
          <w:noProof/>
        </w:rPr>
        <w:t>[…INSERT ADDITIONAL SERVICES REQUIRED…]</w:t>
      </w:r>
      <w:r w:rsidRPr="00C2213C">
        <w:fldChar w:fldCharType="end"/>
      </w:r>
      <w:r w:rsidRPr="00C2213C">
        <w:t>.</w:t>
      </w:r>
    </w:p>
    <w:p w14:paraId="1D96478B" w14:textId="77777777" w:rsidR="002E025B" w:rsidRPr="00C2213C" w:rsidRDefault="002E025B" w:rsidP="001F1047">
      <w:pPr>
        <w:pStyle w:val="SOWHL3-ASDEFCON"/>
      </w:pPr>
      <w:bookmarkStart w:id="57" w:name="_Ref314659434"/>
      <w:bookmarkStart w:id="58" w:name="_Toc355162921"/>
      <w:r w:rsidRPr="00C2213C">
        <w:t xml:space="preserve">System </w:t>
      </w:r>
      <w:r w:rsidR="00F9766E" w:rsidRPr="00C2213C">
        <w:t>Event</w:t>
      </w:r>
      <w:r w:rsidR="005D4065" w:rsidRPr="00C2213C">
        <w:t xml:space="preserve"> Monitoring</w:t>
      </w:r>
      <w:bookmarkEnd w:id="54"/>
      <w:bookmarkEnd w:id="55"/>
      <w:bookmarkEnd w:id="57"/>
      <w:bookmarkEnd w:id="58"/>
    </w:p>
    <w:p w14:paraId="29435393" w14:textId="47DC5662" w:rsidR="00E43DC4" w:rsidRPr="00C2213C" w:rsidRDefault="00E43DC4" w:rsidP="001F1047">
      <w:pPr>
        <w:pStyle w:val="NoteToDrafters-ASDEFCON"/>
      </w:pPr>
      <w:r w:rsidRPr="00C2213C">
        <w:t>Note to drafters:</w:t>
      </w:r>
      <w:r w:rsidR="00A9059F" w:rsidRPr="00C2213C">
        <w:t xml:space="preserve"> </w:t>
      </w:r>
      <w:r w:rsidRPr="00C2213C">
        <w:t xml:space="preserve"> </w:t>
      </w:r>
      <w:r w:rsidR="00AA58CD" w:rsidRPr="00C2213C">
        <w:t>If monitoring</w:t>
      </w:r>
      <w:r w:rsidR="00D87C52" w:rsidRPr="00C2213C">
        <w:t xml:space="preserve"> of</w:t>
      </w:r>
      <w:r w:rsidRPr="00C2213C">
        <w:t xml:space="preserve"> the ICT System(s) </w:t>
      </w:r>
      <w:r w:rsidR="004172A6" w:rsidRPr="00C2213C">
        <w:t>will</w:t>
      </w:r>
      <w:r w:rsidR="00AA58CD" w:rsidRPr="00C2213C">
        <w:t xml:space="preserve"> not </w:t>
      </w:r>
      <w:r w:rsidR="004172A6" w:rsidRPr="00C2213C">
        <w:t xml:space="preserve">be </w:t>
      </w:r>
      <w:r w:rsidR="00AA58CD" w:rsidRPr="00C2213C">
        <w:t xml:space="preserve">included in the scope of </w:t>
      </w:r>
      <w:r w:rsidR="00F031FD" w:rsidRPr="00C2213C">
        <w:t xml:space="preserve">the </w:t>
      </w:r>
      <w:r w:rsidR="00AA58CD" w:rsidRPr="00C2213C">
        <w:t>Contract</w:t>
      </w:r>
      <w:r w:rsidR="004C5BD6" w:rsidRPr="00C2213C">
        <w:t xml:space="preserve"> the clauses below</w:t>
      </w:r>
      <w:r w:rsidR="004172A6" w:rsidRPr="00C2213C">
        <w:t xml:space="preserve">, under clause </w:t>
      </w:r>
      <w:r w:rsidR="004172A6" w:rsidRPr="00C2213C">
        <w:fldChar w:fldCharType="begin"/>
      </w:r>
      <w:r w:rsidR="004172A6" w:rsidRPr="00C2213C">
        <w:instrText xml:space="preserve"> REF _Ref314659434 \r \h </w:instrText>
      </w:r>
      <w:r w:rsidR="004172A6" w:rsidRPr="00C2213C">
        <w:fldChar w:fldCharType="separate"/>
      </w:r>
      <w:r w:rsidR="002F0BEF">
        <w:t>6.2.4</w:t>
      </w:r>
      <w:r w:rsidR="004172A6" w:rsidRPr="00C2213C">
        <w:fldChar w:fldCharType="end"/>
      </w:r>
      <w:r w:rsidR="004172A6" w:rsidRPr="00C2213C">
        <w:t>,</w:t>
      </w:r>
      <w:r w:rsidR="004C5BD6" w:rsidRPr="00C2213C">
        <w:t xml:space="preserve"> should be deleted and replaced with ‘Not used’.</w:t>
      </w:r>
    </w:p>
    <w:p w14:paraId="16E9EB19" w14:textId="5D950F6F" w:rsidR="004D7A8D" w:rsidRPr="00C2213C" w:rsidRDefault="004D7A8D" w:rsidP="00707DB5">
      <w:pPr>
        <w:pStyle w:val="SOWTL4-ASDEFCON"/>
      </w:pPr>
      <w:bookmarkStart w:id="59" w:name="_Ref355187271"/>
      <w:r w:rsidRPr="00C2213C">
        <w:t xml:space="preserve">The Contractor acknowledges and agrees that the objective of monitoring the ICT System(s) identified at clause </w:t>
      </w:r>
      <w:r w:rsidRPr="00C2213C">
        <w:fldChar w:fldCharType="begin"/>
      </w:r>
      <w:r w:rsidRPr="00C2213C">
        <w:instrText xml:space="preserve"> REF _Ref314484689 \r \h </w:instrText>
      </w:r>
      <w:r w:rsidRPr="00C2213C">
        <w:fldChar w:fldCharType="separate"/>
      </w:r>
      <w:r w:rsidR="002F0BEF">
        <w:t>6.1.1.1</w:t>
      </w:r>
      <w:r w:rsidRPr="00C2213C">
        <w:fldChar w:fldCharType="end"/>
      </w:r>
      <w:r w:rsidRPr="00C2213C">
        <w:t xml:space="preserve"> is</w:t>
      </w:r>
      <w:r w:rsidR="000675D3" w:rsidRPr="00C2213C">
        <w:t xml:space="preserve"> to</w:t>
      </w:r>
      <w:r w:rsidRPr="00C2213C">
        <w:t>:</w:t>
      </w:r>
      <w:bookmarkEnd w:id="59"/>
    </w:p>
    <w:p w14:paraId="26ECD681" w14:textId="77777777" w:rsidR="004D7A8D" w:rsidRPr="00C2213C" w:rsidRDefault="004D7A8D" w:rsidP="00DA6E75">
      <w:pPr>
        <w:pStyle w:val="SOWSubL1-ASDEFCON"/>
      </w:pPr>
      <w:r w:rsidRPr="00C2213C">
        <w:t>identify a need for action based on observable behaviour and conditions</w:t>
      </w:r>
      <w:r w:rsidR="002A798B" w:rsidRPr="00C2213C">
        <w:t>;</w:t>
      </w:r>
      <w:r w:rsidRPr="00C2213C">
        <w:t xml:space="preserve"> and</w:t>
      </w:r>
    </w:p>
    <w:p w14:paraId="66EDE415" w14:textId="77777777" w:rsidR="004D7A8D" w:rsidRPr="00C2213C" w:rsidRDefault="004D7A8D" w:rsidP="00707DB5">
      <w:pPr>
        <w:pStyle w:val="SOWSubL1-ASDEFCON"/>
      </w:pPr>
      <w:r w:rsidRPr="00C2213C">
        <w:t>ensure</w:t>
      </w:r>
      <w:r w:rsidR="00F24A80" w:rsidRPr="00C2213C">
        <w:t xml:space="preserve"> that, to the maximum practicable extent,</w:t>
      </w:r>
      <w:r w:rsidRPr="00C2213C">
        <w:t xml:space="preserve"> </w:t>
      </w:r>
      <w:r w:rsidR="00F24A80" w:rsidRPr="00C2213C">
        <w:t>any problem or Failure</w:t>
      </w:r>
      <w:r w:rsidRPr="00C2213C">
        <w:t xml:space="preserve"> is resolved prior to any impact on </w:t>
      </w:r>
      <w:r w:rsidR="00FD7D3D" w:rsidRPr="00C2213C">
        <w:t xml:space="preserve">the </w:t>
      </w:r>
      <w:r w:rsidRPr="00C2213C">
        <w:t>system users.</w:t>
      </w:r>
    </w:p>
    <w:p w14:paraId="4F53F5EF" w14:textId="77777777" w:rsidR="004C5BD6" w:rsidRPr="00C2213C" w:rsidRDefault="004C5BD6" w:rsidP="001F1047">
      <w:pPr>
        <w:pStyle w:val="NoteToDrafters-ASDEFCON"/>
      </w:pPr>
      <w:r w:rsidRPr="00C2213C">
        <w:t xml:space="preserve">Note to drafters:  Select from the following optional clauses A (including A-1 and A-2) or B, </w:t>
      </w:r>
      <w:r w:rsidR="00AA58CD" w:rsidRPr="00C2213C">
        <w:t>for when</w:t>
      </w:r>
      <w:r w:rsidRPr="00C2213C">
        <w:t xml:space="preserve"> the Contractor will be provided access to a Defence monitoring system</w:t>
      </w:r>
      <w:r w:rsidR="00C97654" w:rsidRPr="00C2213C">
        <w:t xml:space="preserve"> that is (A) discrete but interfac</w:t>
      </w:r>
      <w:r w:rsidR="00E06439" w:rsidRPr="00C2213C">
        <w:t>es</w:t>
      </w:r>
      <w:r w:rsidR="00C97654" w:rsidRPr="00C2213C">
        <w:t xml:space="preserve"> with the ICT System, or (B) </w:t>
      </w:r>
      <w:r w:rsidR="00E06439" w:rsidRPr="00C2213C">
        <w:t>an integral part of</w:t>
      </w:r>
      <w:r w:rsidR="00C97654" w:rsidRPr="00C2213C">
        <w:t xml:space="preserve"> the ICT System</w:t>
      </w:r>
      <w:r w:rsidRPr="00C2213C">
        <w:t xml:space="preserve">.  If </w:t>
      </w:r>
      <w:r w:rsidR="000C55BC" w:rsidRPr="00C2213C">
        <w:t>the</w:t>
      </w:r>
      <w:r w:rsidRPr="00C2213C">
        <w:t xml:space="preserve"> Contractor will be provided access</w:t>
      </w:r>
      <w:r w:rsidR="00271923" w:rsidRPr="00C2213C">
        <w:t xml:space="preserve"> to a discrete system</w:t>
      </w:r>
      <w:r w:rsidRPr="00C2213C">
        <w:t xml:space="preserve">, select clause A-1 and update Attachment E if the system is for their exclusive use, or clause A-2 </w:t>
      </w:r>
      <w:r w:rsidR="00AA58CD" w:rsidRPr="00C2213C">
        <w:t xml:space="preserve">when </w:t>
      </w:r>
      <w:r w:rsidRPr="00C2213C">
        <w:t>shared with Defence staff or another contractor.</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DD567E" w:rsidRPr="00C2213C" w14:paraId="0D4FE15E" w14:textId="77777777" w:rsidTr="006011D4">
        <w:tc>
          <w:tcPr>
            <w:tcW w:w="9209" w:type="dxa"/>
            <w:shd w:val="clear" w:color="auto" w:fill="auto"/>
          </w:tcPr>
          <w:p w14:paraId="630EB8C6" w14:textId="77777777" w:rsidR="00DD567E" w:rsidRPr="00C2213C" w:rsidRDefault="00DD567E" w:rsidP="001F1047">
            <w:pPr>
              <w:pStyle w:val="ASDEFCONOption"/>
            </w:pPr>
            <w:bookmarkStart w:id="60" w:name="_Ref355188886"/>
            <w:r w:rsidRPr="00C2213C">
              <w:t>Option A:  For when the Contractor will be provided with access to a discrete Defence monitoring system that interfaces with the ICT System, rather than being an integral part of it.  The name of the system must be inserted into the applicable clauses below.</w:t>
            </w:r>
          </w:p>
          <w:p w14:paraId="46D373CC" w14:textId="3E114547" w:rsidR="00DD567E" w:rsidRPr="00C2213C" w:rsidRDefault="00DD567E" w:rsidP="00DD567E">
            <w:pPr>
              <w:pStyle w:val="SOWTL4-ASDEFCON"/>
            </w:pPr>
            <w:bookmarkStart w:id="61" w:name="_Ref315159295"/>
            <w:r w:rsidRPr="00C2213C">
              <w:t xml:space="preserve">The Commonwealth shall provide the Contractor with on-line access to the Defence monitoring system </w:t>
            </w:r>
            <w:r w:rsidRPr="00C2213C">
              <w:fldChar w:fldCharType="begin">
                <w:ffData>
                  <w:name w:val=""/>
                  <w:enabled/>
                  <w:calcOnExit w:val="0"/>
                  <w:textInput>
                    <w:default w:val="[…INSERT NAME OF SYSTEM / SOFTWARE…]"/>
                  </w:textInput>
                </w:ffData>
              </w:fldChar>
            </w:r>
            <w:r w:rsidRPr="00C2213C">
              <w:instrText xml:space="preserve"> FORMTEXT </w:instrText>
            </w:r>
            <w:r w:rsidRPr="00C2213C">
              <w:fldChar w:fldCharType="separate"/>
            </w:r>
            <w:r w:rsidR="002F0BEF">
              <w:rPr>
                <w:noProof/>
              </w:rPr>
              <w:t>[…INSERT NAME OF SYSTEM / SOFTWARE…]</w:t>
            </w:r>
            <w:r w:rsidRPr="00C2213C">
              <w:fldChar w:fldCharType="end"/>
            </w:r>
            <w:r w:rsidRPr="00C2213C">
              <w:t xml:space="preserve">, for the purposes of meeting the requirements of this clause </w:t>
            </w:r>
            <w:r w:rsidRPr="00C2213C">
              <w:fldChar w:fldCharType="begin"/>
            </w:r>
            <w:r w:rsidRPr="00C2213C">
              <w:instrText xml:space="preserve"> REF _Ref314659434 \r \h </w:instrText>
            </w:r>
            <w:r w:rsidRPr="00C2213C">
              <w:fldChar w:fldCharType="separate"/>
            </w:r>
            <w:r w:rsidR="002F0BEF">
              <w:t>6.2.4</w:t>
            </w:r>
            <w:r w:rsidRPr="00C2213C">
              <w:fldChar w:fldCharType="end"/>
            </w:r>
            <w:r w:rsidRPr="00C2213C">
              <w:t>.</w:t>
            </w:r>
            <w:bookmarkEnd w:id="61"/>
          </w:p>
          <w:p w14:paraId="390E3A38" w14:textId="77777777" w:rsidR="00DD567E" w:rsidRPr="00C2213C" w:rsidRDefault="00DD567E" w:rsidP="001F1047">
            <w:pPr>
              <w:pStyle w:val="ASDEFCONOption"/>
            </w:pPr>
            <w:r w:rsidRPr="00C2213C">
              <w:t>Option A-1:  For when the Contractor will be provided with exclusive access to the discrete Defence monitoring system.</w:t>
            </w:r>
          </w:p>
          <w:p w14:paraId="71DC3967" w14:textId="49FB025B" w:rsidR="00DD567E" w:rsidRPr="00C2213C" w:rsidRDefault="00DD567E" w:rsidP="00DD567E">
            <w:pPr>
              <w:pStyle w:val="SOWTL4-ASDEFCON"/>
            </w:pPr>
            <w:r w:rsidRPr="00C2213C">
              <w:t xml:space="preserve">The Commonwealth shall provide the Contractor with terminals and/or interfaces and GFS to support the use of </w:t>
            </w:r>
            <w:r w:rsidRPr="00C2213C">
              <w:fldChar w:fldCharType="begin">
                <w:ffData>
                  <w:name w:val=""/>
                  <w:enabled/>
                  <w:calcOnExit w:val="0"/>
                  <w:textInput>
                    <w:default w:val="[…INSERT NAME OF SYSTEM / SOFTWARE…]"/>
                  </w:textInput>
                </w:ffData>
              </w:fldChar>
            </w:r>
            <w:r w:rsidRPr="00C2213C">
              <w:instrText xml:space="preserve"> FORMTEXT </w:instrText>
            </w:r>
            <w:r w:rsidRPr="00C2213C">
              <w:fldChar w:fldCharType="separate"/>
            </w:r>
            <w:r w:rsidR="002F0BEF">
              <w:rPr>
                <w:noProof/>
              </w:rPr>
              <w:t>[…INSERT NAME OF SYSTEM / SOFTWARE…]</w:t>
            </w:r>
            <w:r w:rsidRPr="00C2213C">
              <w:fldChar w:fldCharType="end"/>
            </w:r>
            <w:r w:rsidRPr="00C2213C">
              <w:t>, as detailed in Attachment E.</w:t>
            </w:r>
          </w:p>
          <w:p w14:paraId="28931410" w14:textId="77777777" w:rsidR="00DD567E" w:rsidRPr="00C2213C" w:rsidRDefault="00DD567E" w:rsidP="001F1047">
            <w:pPr>
              <w:pStyle w:val="ASDEFCONOption"/>
            </w:pPr>
            <w:r w:rsidRPr="00C2213C">
              <w:t>Option A-2:  For when the Contractor will share access to a discrete Defence monitoring system.</w:t>
            </w:r>
          </w:p>
          <w:p w14:paraId="2D75762A" w14:textId="5CED760A" w:rsidR="00DD567E" w:rsidRPr="00C2213C" w:rsidRDefault="00DD567E" w:rsidP="00DD567E">
            <w:pPr>
              <w:pStyle w:val="SOWTL4-ASDEFCON"/>
              <w:rPr>
                <w:bCs/>
                <w:iCs/>
              </w:rPr>
            </w:pPr>
            <w:r w:rsidRPr="00C2213C">
              <w:t xml:space="preserve">The Commonwealth shall provide the Contractor with access to </w:t>
            </w:r>
            <w:r w:rsidRPr="00C2213C">
              <w:fldChar w:fldCharType="begin">
                <w:ffData>
                  <w:name w:val="Text8"/>
                  <w:enabled/>
                  <w:calcOnExit w:val="0"/>
                  <w:textInput>
                    <w:default w:val="[…INSERT NUMBER…]"/>
                  </w:textInput>
                </w:ffData>
              </w:fldChar>
            </w:r>
            <w:r w:rsidRPr="00C2213C">
              <w:instrText xml:space="preserve"> FORMTEXT </w:instrText>
            </w:r>
            <w:r w:rsidRPr="00C2213C">
              <w:fldChar w:fldCharType="separate"/>
            </w:r>
            <w:r w:rsidR="002F0BEF">
              <w:rPr>
                <w:noProof/>
              </w:rPr>
              <w:t>[…INSERT NUMBER…]</w:t>
            </w:r>
            <w:r w:rsidRPr="00C2213C">
              <w:fldChar w:fldCharType="end"/>
            </w:r>
            <w:r w:rsidRPr="00C2213C">
              <w:t xml:space="preserve"> of shared </w:t>
            </w:r>
            <w:r w:rsidRPr="00C2213C">
              <w:fldChar w:fldCharType="begin">
                <w:ffData>
                  <w:name w:val=""/>
                  <w:enabled/>
                  <w:calcOnExit w:val="0"/>
                  <w:textInput>
                    <w:default w:val="[…INSERT NAME OF SYSTEM…]"/>
                  </w:textInput>
                </w:ffData>
              </w:fldChar>
            </w:r>
            <w:r w:rsidRPr="00C2213C">
              <w:instrText xml:space="preserve"> FORMTEXT </w:instrText>
            </w:r>
            <w:r w:rsidRPr="00C2213C">
              <w:fldChar w:fldCharType="separate"/>
            </w:r>
            <w:r w:rsidR="002F0BEF">
              <w:rPr>
                <w:noProof/>
              </w:rPr>
              <w:t>[…INSERT NAME OF SYSTEM…]</w:t>
            </w:r>
            <w:r w:rsidRPr="00C2213C">
              <w:fldChar w:fldCharType="end"/>
            </w:r>
            <w:r w:rsidRPr="00C2213C">
              <w:t xml:space="preserve"> terminals at </w:t>
            </w:r>
            <w:r w:rsidRPr="00C2213C">
              <w:fldChar w:fldCharType="begin">
                <w:ffData>
                  <w:name w:val=""/>
                  <w:enabled/>
                  <w:calcOnExit w:val="0"/>
                  <w:textInput>
                    <w:default w:val="[…INSERT LOCATION/TIME DETAILS…]"/>
                  </w:textInput>
                </w:ffData>
              </w:fldChar>
            </w:r>
            <w:r w:rsidRPr="00C2213C">
              <w:instrText xml:space="preserve"> FORMTEXT </w:instrText>
            </w:r>
            <w:r w:rsidRPr="00C2213C">
              <w:fldChar w:fldCharType="separate"/>
            </w:r>
            <w:r w:rsidR="002F0BEF">
              <w:rPr>
                <w:noProof/>
              </w:rPr>
              <w:t>[…INSERT LOCATION/TIME DETAILS…]</w:t>
            </w:r>
            <w:r w:rsidRPr="00C2213C">
              <w:fldChar w:fldCharType="end"/>
            </w:r>
            <w:r w:rsidRPr="00C2213C">
              <w:t>.</w:t>
            </w:r>
          </w:p>
          <w:p w14:paraId="0E43069F" w14:textId="77777777" w:rsidR="00DD567E" w:rsidRPr="00C2213C" w:rsidRDefault="00DD567E" w:rsidP="001F1047">
            <w:pPr>
              <w:pStyle w:val="ASDEFCONOption"/>
            </w:pPr>
            <w:r w:rsidRPr="00C2213C">
              <w:t>Option B:  For when the Contractor will use a monitoring system that is an integral part of the ICT System.</w:t>
            </w:r>
          </w:p>
          <w:p w14:paraId="3C61C1AD" w14:textId="3035E5CC" w:rsidR="00DD567E" w:rsidRPr="00C2213C" w:rsidRDefault="00DD567E" w:rsidP="00DD567E">
            <w:pPr>
              <w:pStyle w:val="SOWTL4-ASDEFCON"/>
            </w:pPr>
            <w:bookmarkStart w:id="62" w:name="_Ref315159299"/>
            <w:r w:rsidRPr="00C2213C">
              <w:t xml:space="preserve">The Contractor shall utilise the monitoring system that is an integral part of the ICT System to meet the requirements of this clause </w:t>
            </w:r>
            <w:r w:rsidRPr="00C2213C">
              <w:fldChar w:fldCharType="begin"/>
            </w:r>
            <w:r w:rsidRPr="00C2213C">
              <w:instrText xml:space="preserve"> REF _Ref314659434 \r \h </w:instrText>
            </w:r>
            <w:r w:rsidRPr="00C2213C">
              <w:fldChar w:fldCharType="separate"/>
            </w:r>
            <w:r w:rsidR="002F0BEF">
              <w:t>6.2.4</w:t>
            </w:r>
            <w:r w:rsidRPr="00C2213C">
              <w:fldChar w:fldCharType="end"/>
            </w:r>
            <w:r w:rsidRPr="00C2213C">
              <w:t>.</w:t>
            </w:r>
            <w:bookmarkEnd w:id="62"/>
          </w:p>
        </w:tc>
      </w:tr>
    </w:tbl>
    <w:p w14:paraId="77BF91D2" w14:textId="77777777" w:rsidR="000B5D6E" w:rsidRDefault="000B5D6E" w:rsidP="000B5D6E">
      <w:pPr>
        <w:pStyle w:val="ASDEFCONOptionSpace"/>
      </w:pPr>
    </w:p>
    <w:p w14:paraId="4C858C9E" w14:textId="77777777" w:rsidR="004D7A8D" w:rsidRPr="00C2213C" w:rsidRDefault="007E0257" w:rsidP="00707DB5">
      <w:pPr>
        <w:pStyle w:val="SOWTL4-ASDEFCON"/>
      </w:pPr>
      <w:bookmarkStart w:id="63" w:name="_Ref497399377"/>
      <w:r w:rsidRPr="00C2213C">
        <w:t>The Contractor shall monitor</w:t>
      </w:r>
      <w:r w:rsidR="004606DE" w:rsidRPr="00C2213C">
        <w:t xml:space="preserve"> the ICT System(s) </w:t>
      </w:r>
      <w:r w:rsidRPr="00C2213C">
        <w:t xml:space="preserve">to identify </w:t>
      </w:r>
      <w:r w:rsidR="004606DE" w:rsidRPr="00C2213C">
        <w:t>any detectable or discernible occurrence that has significance for the management of the ICT System(s) or the delivery of services by the system(s)</w:t>
      </w:r>
      <w:r w:rsidR="004D7A8D" w:rsidRPr="00C2213C">
        <w:t xml:space="preserve"> (</w:t>
      </w:r>
      <w:r w:rsidR="004606DE" w:rsidRPr="00C2213C">
        <w:t xml:space="preserve">for the purposes of this </w:t>
      </w:r>
      <w:r w:rsidR="007F7D97" w:rsidRPr="00C2213C">
        <w:t>DSD</w:t>
      </w:r>
      <w:r w:rsidR="004D7A8D" w:rsidRPr="00C2213C">
        <w:t xml:space="preserve"> known as ‘system events</w:t>
      </w:r>
      <w:r w:rsidR="007F7D97" w:rsidRPr="00C2213C">
        <w:t>’</w:t>
      </w:r>
      <w:r w:rsidR="004D7A8D" w:rsidRPr="00C2213C">
        <w:t>)</w:t>
      </w:r>
      <w:r w:rsidR="004606DE" w:rsidRPr="00C2213C">
        <w:t>, including</w:t>
      </w:r>
      <w:r w:rsidR="004D7A8D" w:rsidRPr="00C2213C">
        <w:t>:</w:t>
      </w:r>
      <w:bookmarkEnd w:id="60"/>
      <w:bookmarkEnd w:id="63"/>
    </w:p>
    <w:p w14:paraId="3A706F74" w14:textId="77777777" w:rsidR="004C70CC" w:rsidRPr="00C2213C" w:rsidRDefault="004C70CC" w:rsidP="001F1047">
      <w:pPr>
        <w:pStyle w:val="NoteToDrafters-ASDEFCON"/>
      </w:pPr>
      <w:r w:rsidRPr="00C2213C">
        <w:t xml:space="preserve">Note to drafters: </w:t>
      </w:r>
      <w:r w:rsidR="00A9059F" w:rsidRPr="00C2213C">
        <w:t xml:space="preserve"> </w:t>
      </w:r>
      <w:r w:rsidRPr="00C2213C">
        <w:t xml:space="preserve">The following subclause lists should be tailored to </w:t>
      </w:r>
      <w:r w:rsidR="004A2C6C" w:rsidRPr="00C2213C">
        <w:t xml:space="preserve">include </w:t>
      </w:r>
      <w:r w:rsidRPr="00C2213C">
        <w:t>the functions</w:t>
      </w:r>
      <w:r w:rsidR="004A2C6C" w:rsidRPr="00C2213C">
        <w:t>, events</w:t>
      </w:r>
      <w:r w:rsidRPr="00C2213C">
        <w:t xml:space="preserve"> and parameters of the </w:t>
      </w:r>
      <w:r w:rsidR="00271923" w:rsidRPr="00C2213C">
        <w:t>ICT S</w:t>
      </w:r>
      <w:r w:rsidRPr="00C2213C">
        <w:t>ystem</w:t>
      </w:r>
      <w:r w:rsidR="004A2C6C" w:rsidRPr="00C2213C">
        <w:t xml:space="preserve"> for which there is a purpose for monitoring</w:t>
      </w:r>
      <w:r w:rsidRPr="00C2213C">
        <w:t>.</w:t>
      </w:r>
    </w:p>
    <w:p w14:paraId="067077C1" w14:textId="77777777" w:rsidR="004D7A8D" w:rsidRPr="00C2213C" w:rsidRDefault="00C74E8C" w:rsidP="00DA6E75">
      <w:pPr>
        <w:pStyle w:val="SOWSubL1-ASDEFCON"/>
      </w:pPr>
      <w:r w:rsidRPr="00C2213C">
        <w:t xml:space="preserve">informational </w:t>
      </w:r>
      <w:r w:rsidR="007E0257" w:rsidRPr="00C2213C">
        <w:t xml:space="preserve">events </w:t>
      </w:r>
      <w:r w:rsidRPr="00C2213C">
        <w:t>(ie</w:t>
      </w:r>
      <w:r w:rsidR="004D7A8D" w:rsidRPr="00C2213C">
        <w:t>,</w:t>
      </w:r>
      <w:r w:rsidRPr="00C2213C">
        <w:t xml:space="preserve"> those </w:t>
      </w:r>
      <w:r w:rsidR="004606DE" w:rsidRPr="00C2213C">
        <w:t xml:space="preserve">system </w:t>
      </w:r>
      <w:r w:rsidRPr="00C2213C">
        <w:t xml:space="preserve">events </w:t>
      </w:r>
      <w:r w:rsidR="007E0257" w:rsidRPr="00C2213C">
        <w:t>that signify normal operation</w:t>
      </w:r>
      <w:r w:rsidRPr="00C2213C">
        <w:t>)</w:t>
      </w:r>
      <w:r w:rsidR="007E0257" w:rsidRPr="00C2213C">
        <w:t xml:space="preserve">, </w:t>
      </w:r>
      <w:r w:rsidR="004D7A8D" w:rsidRPr="00C2213C">
        <w:t xml:space="preserve">which could include </w:t>
      </w:r>
      <w:r w:rsidR="004606DE" w:rsidRPr="00C2213C">
        <w:t xml:space="preserve">system </w:t>
      </w:r>
      <w:r w:rsidR="004D7A8D" w:rsidRPr="00C2213C">
        <w:t>events such as:</w:t>
      </w:r>
    </w:p>
    <w:p w14:paraId="23AEECF3" w14:textId="77777777" w:rsidR="00265331" w:rsidRPr="00C2213C" w:rsidRDefault="004606DE" w:rsidP="001F1047">
      <w:pPr>
        <w:pStyle w:val="SOWSubL2-ASDEFCON"/>
      </w:pPr>
      <w:r w:rsidRPr="00C2213C">
        <w:t>a</w:t>
      </w:r>
      <w:r w:rsidR="00265331" w:rsidRPr="00C2213C">
        <w:t xml:space="preserve"> user logs onto an application</w:t>
      </w:r>
      <w:r w:rsidRPr="00C2213C">
        <w:t>;</w:t>
      </w:r>
    </w:p>
    <w:p w14:paraId="08C4E4D9" w14:textId="77777777" w:rsidR="00072249" w:rsidRPr="00C2213C" w:rsidRDefault="004606DE" w:rsidP="00707DB5">
      <w:pPr>
        <w:pStyle w:val="SOWSubL2-ASDEFCON"/>
      </w:pPr>
      <w:r w:rsidRPr="00C2213C">
        <w:t>a</w:t>
      </w:r>
      <w:r w:rsidR="00072249" w:rsidRPr="00C2213C">
        <w:t xml:space="preserve"> job in the batch queue completes successfully</w:t>
      </w:r>
      <w:r w:rsidRPr="00C2213C">
        <w:t>;</w:t>
      </w:r>
    </w:p>
    <w:p w14:paraId="048BFFA6" w14:textId="77777777" w:rsidR="00072249" w:rsidRPr="00C2213C" w:rsidRDefault="004606DE" w:rsidP="00707DB5">
      <w:pPr>
        <w:pStyle w:val="SOWSubL2-ASDEFCON"/>
      </w:pPr>
      <w:r w:rsidRPr="00C2213C">
        <w:t>a</w:t>
      </w:r>
      <w:r w:rsidR="00072249" w:rsidRPr="00C2213C">
        <w:t xml:space="preserve"> device has come online</w:t>
      </w:r>
      <w:r w:rsidRPr="00C2213C">
        <w:t>; and</w:t>
      </w:r>
    </w:p>
    <w:p w14:paraId="09DB3A3B" w14:textId="77777777" w:rsidR="00671654" w:rsidRPr="00C2213C" w:rsidRDefault="004606DE" w:rsidP="00707DB5">
      <w:pPr>
        <w:pStyle w:val="SOWSubL2-ASDEFCON"/>
      </w:pPr>
      <w:r w:rsidRPr="00C2213C">
        <w:t>a</w:t>
      </w:r>
      <w:r w:rsidR="00C74E8C" w:rsidRPr="00C2213C">
        <w:t xml:space="preserve"> transaction ha</w:t>
      </w:r>
      <w:r w:rsidR="00072249" w:rsidRPr="00C2213C">
        <w:t>s completed successfully</w:t>
      </w:r>
      <w:r w:rsidRPr="00C2213C">
        <w:t>;</w:t>
      </w:r>
    </w:p>
    <w:p w14:paraId="3A55A261" w14:textId="77777777" w:rsidR="00072249" w:rsidRPr="00C2213C" w:rsidRDefault="004D7A8D" w:rsidP="00707DB5">
      <w:pPr>
        <w:pStyle w:val="SOWSubL1-ASDEFCON"/>
      </w:pPr>
      <w:r w:rsidRPr="00C2213C">
        <w:t>w</w:t>
      </w:r>
      <w:r w:rsidR="00C74E8C" w:rsidRPr="00C2213C">
        <w:t xml:space="preserve">arning </w:t>
      </w:r>
      <w:r w:rsidRPr="00C2213C">
        <w:t>e</w:t>
      </w:r>
      <w:r w:rsidR="00C74E8C" w:rsidRPr="00C2213C">
        <w:t>vents</w:t>
      </w:r>
      <w:r w:rsidRPr="00C2213C">
        <w:t xml:space="preserve"> (ie, those </w:t>
      </w:r>
      <w:r w:rsidR="004606DE" w:rsidRPr="00C2213C">
        <w:t xml:space="preserve">system </w:t>
      </w:r>
      <w:r w:rsidRPr="00C2213C">
        <w:t xml:space="preserve">events that signify that a threshold is being approached), which could include </w:t>
      </w:r>
      <w:r w:rsidR="004606DE" w:rsidRPr="00C2213C">
        <w:t xml:space="preserve">system </w:t>
      </w:r>
      <w:r w:rsidRPr="00C2213C">
        <w:t>events such as</w:t>
      </w:r>
      <w:r w:rsidR="00072249" w:rsidRPr="00C2213C">
        <w:t>:</w:t>
      </w:r>
    </w:p>
    <w:p w14:paraId="02433EE1" w14:textId="77777777" w:rsidR="006F7680" w:rsidRPr="00C2213C" w:rsidRDefault="004606DE" w:rsidP="00707DB5">
      <w:pPr>
        <w:pStyle w:val="SOWSubL2-ASDEFCON"/>
      </w:pPr>
      <w:r w:rsidRPr="00C2213C">
        <w:t>m</w:t>
      </w:r>
      <w:r w:rsidR="00C74E8C" w:rsidRPr="00C2213C">
        <w:t>emory utili</w:t>
      </w:r>
      <w:r w:rsidRPr="00C2213C">
        <w:t>s</w:t>
      </w:r>
      <w:r w:rsidR="00C74E8C" w:rsidRPr="00C2213C">
        <w:t>ation on a server is currently at 65% and increasing</w:t>
      </w:r>
      <w:r w:rsidRPr="00C2213C">
        <w:t>; i</w:t>
      </w:r>
      <w:r w:rsidR="00C74E8C" w:rsidRPr="00C2213C">
        <w:t>f it reaches 75%, response times will be unacceptably long and the operational service agreement will be breached</w:t>
      </w:r>
      <w:r w:rsidRPr="00C2213C">
        <w:t>;</w:t>
      </w:r>
    </w:p>
    <w:p w14:paraId="68CFF6D5" w14:textId="1550100B" w:rsidR="00A24D93" w:rsidRPr="00C2213C" w:rsidRDefault="00A24D93" w:rsidP="00707DB5">
      <w:pPr>
        <w:pStyle w:val="SOWSubL2-ASDEFCON"/>
      </w:pPr>
      <w:r w:rsidRPr="00C2213C">
        <w:t xml:space="preserve">more than </w:t>
      </w:r>
      <w:r w:rsidRPr="00C2213C">
        <w:fldChar w:fldCharType="begin">
          <w:ffData>
            <w:name w:val="Text10"/>
            <w:enabled/>
            <w:calcOnExit w:val="0"/>
            <w:textInput>
              <w:default w:val="[... INSERT NUMBER ...]"/>
            </w:textInput>
          </w:ffData>
        </w:fldChar>
      </w:r>
      <w:r w:rsidRPr="00C2213C">
        <w:instrText xml:space="preserve"> FORMTEXT </w:instrText>
      </w:r>
      <w:r w:rsidRPr="00C2213C">
        <w:fldChar w:fldCharType="separate"/>
      </w:r>
      <w:r w:rsidR="002F0BEF">
        <w:rPr>
          <w:noProof/>
        </w:rPr>
        <w:t>[... INSERT NUMBER ...]</w:t>
      </w:r>
      <w:r w:rsidRPr="00C2213C">
        <w:fldChar w:fldCharType="end"/>
      </w:r>
      <w:r w:rsidRPr="00C2213C">
        <w:t xml:space="preserve"> users have logged on to the </w:t>
      </w:r>
      <w:r w:rsidRPr="00C2213C">
        <w:fldChar w:fldCharType="begin">
          <w:ffData>
            <w:name w:val="Text9"/>
            <w:enabled/>
            <w:calcOnExit w:val="0"/>
            <w:textInput>
              <w:default w:val="[... INSERT NAME OF SUB-SYSTEM OR APPLICATION ...]"/>
            </w:textInput>
          </w:ffData>
        </w:fldChar>
      </w:r>
      <w:r w:rsidRPr="00C2213C">
        <w:instrText xml:space="preserve"> FORMTEXT </w:instrText>
      </w:r>
      <w:r w:rsidRPr="00C2213C">
        <w:fldChar w:fldCharType="separate"/>
      </w:r>
      <w:r w:rsidR="002F0BEF">
        <w:rPr>
          <w:noProof/>
        </w:rPr>
        <w:t>[... INSERT NAME OF SUB-SYSTEM OR APPLICATION ...]</w:t>
      </w:r>
      <w:r w:rsidRPr="00C2213C">
        <w:fldChar w:fldCharType="end"/>
      </w:r>
      <w:r w:rsidRPr="00C2213C">
        <w:t xml:space="preserve"> application concurrently;</w:t>
      </w:r>
    </w:p>
    <w:p w14:paraId="0D3D32F5" w14:textId="77777777" w:rsidR="00C74E8C" w:rsidRPr="00C2213C" w:rsidRDefault="006F7680" w:rsidP="00707DB5">
      <w:pPr>
        <w:pStyle w:val="SOWSubL2-ASDEFCON"/>
      </w:pPr>
      <w:r w:rsidRPr="00C2213C">
        <w:t xml:space="preserve">the number of users has reached 95% of the concurrent-user </w:t>
      </w:r>
      <w:r w:rsidR="00BD2F3F" w:rsidRPr="00C2213C">
        <w:t>Software</w:t>
      </w:r>
      <w:r w:rsidRPr="00C2213C">
        <w:t xml:space="preserve"> licences available;</w:t>
      </w:r>
      <w:r w:rsidR="004606DE" w:rsidRPr="00C2213C">
        <w:t xml:space="preserve"> and</w:t>
      </w:r>
    </w:p>
    <w:p w14:paraId="7FD8A8DB" w14:textId="77777777" w:rsidR="00072249" w:rsidRPr="00C2213C" w:rsidRDefault="004606DE" w:rsidP="00707DB5">
      <w:pPr>
        <w:pStyle w:val="SOWSubL2-ASDEFCON"/>
      </w:pPr>
      <w:r w:rsidRPr="00C2213C">
        <w:t>t</w:t>
      </w:r>
      <w:r w:rsidR="00C74E8C" w:rsidRPr="00C2213C">
        <w:t>he collision rate on a network has increased by 15% over the past hour</w:t>
      </w:r>
      <w:r w:rsidRPr="00C2213C">
        <w:t>; and</w:t>
      </w:r>
    </w:p>
    <w:p w14:paraId="35D2E12E" w14:textId="77777777" w:rsidR="00072249" w:rsidRPr="00C2213C" w:rsidRDefault="004D7A8D" w:rsidP="00707DB5">
      <w:pPr>
        <w:pStyle w:val="SOWSubL1-ASDEFCON"/>
      </w:pPr>
      <w:r w:rsidRPr="00C2213C">
        <w:t>e</w:t>
      </w:r>
      <w:r w:rsidR="00072249" w:rsidRPr="00C2213C">
        <w:t xml:space="preserve">xception </w:t>
      </w:r>
      <w:r w:rsidRPr="00C2213C">
        <w:t>e</w:t>
      </w:r>
      <w:r w:rsidR="00072249" w:rsidRPr="00C2213C">
        <w:t>vents</w:t>
      </w:r>
      <w:r w:rsidRPr="00C2213C">
        <w:t xml:space="preserve"> (ie</w:t>
      </w:r>
      <w:r w:rsidR="0070725B" w:rsidRPr="00C2213C">
        <w:t>,</w:t>
      </w:r>
      <w:r w:rsidRPr="00C2213C">
        <w:t xml:space="preserve"> those </w:t>
      </w:r>
      <w:r w:rsidR="004606DE" w:rsidRPr="00C2213C">
        <w:t xml:space="preserve">system </w:t>
      </w:r>
      <w:r w:rsidRPr="00C2213C">
        <w:t>events that signify an exception</w:t>
      </w:r>
      <w:r w:rsidR="000675D3" w:rsidRPr="00C2213C">
        <w:t>, such as a Failure,</w:t>
      </w:r>
      <w:r w:rsidRPr="00C2213C">
        <w:t xml:space="preserve"> has occurred), which could include </w:t>
      </w:r>
      <w:r w:rsidR="004606DE" w:rsidRPr="00C2213C">
        <w:t xml:space="preserve">system </w:t>
      </w:r>
      <w:r w:rsidRPr="00C2213C">
        <w:t>events such as</w:t>
      </w:r>
      <w:r w:rsidR="00072249" w:rsidRPr="00C2213C">
        <w:t>:</w:t>
      </w:r>
    </w:p>
    <w:p w14:paraId="761572DB" w14:textId="77777777" w:rsidR="004C70CC" w:rsidRPr="00C2213C" w:rsidRDefault="004606DE" w:rsidP="00707DB5">
      <w:pPr>
        <w:pStyle w:val="SOWSubL2-ASDEFCON"/>
      </w:pPr>
      <w:r w:rsidRPr="00C2213C">
        <w:t>a</w:t>
      </w:r>
      <w:r w:rsidR="00C74E8C" w:rsidRPr="00C2213C">
        <w:t xml:space="preserve"> server </w:t>
      </w:r>
      <w:r w:rsidR="00A24D93" w:rsidRPr="00C2213C">
        <w:t>has gone offline</w:t>
      </w:r>
      <w:r w:rsidRPr="00C2213C">
        <w:t>;</w:t>
      </w:r>
    </w:p>
    <w:p w14:paraId="2FE430E6" w14:textId="77777777" w:rsidR="004C70CC" w:rsidRPr="00C2213C" w:rsidRDefault="004C70CC" w:rsidP="00707DB5">
      <w:pPr>
        <w:pStyle w:val="SOWSubL2-ASDEFCON"/>
      </w:pPr>
      <w:r w:rsidRPr="00C2213C">
        <w:t xml:space="preserve">a device </w:t>
      </w:r>
      <w:r w:rsidR="002A798B" w:rsidRPr="00C2213C">
        <w:t xml:space="preserve">reports an error code or </w:t>
      </w:r>
      <w:r w:rsidRPr="00C2213C">
        <w:t xml:space="preserve">goes offline </w:t>
      </w:r>
      <w:r w:rsidR="002A798B" w:rsidRPr="00C2213C">
        <w:t>unexpectedly</w:t>
      </w:r>
      <w:r w:rsidRPr="00C2213C">
        <w:t>;</w:t>
      </w:r>
    </w:p>
    <w:p w14:paraId="6034AC6A" w14:textId="77777777" w:rsidR="00C74E8C" w:rsidRPr="00C2213C" w:rsidRDefault="00271923" w:rsidP="00707DB5">
      <w:pPr>
        <w:pStyle w:val="SOWSubL2-ASDEFCON"/>
      </w:pPr>
      <w:r w:rsidRPr="00C2213C">
        <w:t>a</w:t>
      </w:r>
      <w:r w:rsidR="002A798B" w:rsidRPr="00C2213C">
        <w:t xml:space="preserve"> </w:t>
      </w:r>
      <w:r w:rsidR="00BD2F3F" w:rsidRPr="00C2213C">
        <w:t>Software</w:t>
      </w:r>
      <w:r w:rsidR="002A798B" w:rsidRPr="00C2213C">
        <w:t xml:space="preserve"> </w:t>
      </w:r>
      <w:r w:rsidRPr="00C2213C">
        <w:t xml:space="preserve">application </w:t>
      </w:r>
      <w:r w:rsidR="002A798B" w:rsidRPr="00C2213C">
        <w:t xml:space="preserve">generates </w:t>
      </w:r>
      <w:r w:rsidR="004C70CC" w:rsidRPr="00C2213C">
        <w:t>an error code;</w:t>
      </w:r>
    </w:p>
    <w:p w14:paraId="5FC73593" w14:textId="77777777" w:rsidR="00C74E8C" w:rsidRPr="00C2213C" w:rsidRDefault="004606DE" w:rsidP="00707DB5">
      <w:pPr>
        <w:pStyle w:val="SOWSubL2-ASDEFCON"/>
      </w:pPr>
      <w:r w:rsidRPr="00C2213C">
        <w:t>r</w:t>
      </w:r>
      <w:r w:rsidR="00C74E8C" w:rsidRPr="00C2213C">
        <w:t>esponse time of a standard transaction across the network has slowed to more than 15 seconds</w:t>
      </w:r>
      <w:r w:rsidRPr="00C2213C">
        <w:t>;</w:t>
      </w:r>
      <w:r w:rsidR="00A24D93" w:rsidRPr="00C2213C">
        <w:t xml:space="preserve"> </w:t>
      </w:r>
      <w:r w:rsidRPr="00C2213C">
        <w:t>and</w:t>
      </w:r>
    </w:p>
    <w:p w14:paraId="785F24C9" w14:textId="77777777" w:rsidR="00072249" w:rsidRPr="00C2213C" w:rsidRDefault="004606DE" w:rsidP="00707DB5">
      <w:pPr>
        <w:pStyle w:val="SOWSubL2-ASDEFCON"/>
      </w:pPr>
      <w:r w:rsidRPr="00C2213C">
        <w:t>a</w:t>
      </w:r>
      <w:r w:rsidR="00C74E8C" w:rsidRPr="00C2213C">
        <w:t xml:space="preserve"> segment of the network is not responding to routine requests.</w:t>
      </w:r>
    </w:p>
    <w:p w14:paraId="751331CC" w14:textId="109EAB9B" w:rsidR="007E0257" w:rsidRPr="00C2213C" w:rsidRDefault="007E0257" w:rsidP="00707DB5">
      <w:pPr>
        <w:pStyle w:val="SOWTL4-ASDEFCON"/>
      </w:pPr>
      <w:bookmarkStart w:id="64" w:name="_Ref355167535"/>
      <w:r w:rsidRPr="00C2213C">
        <w:t xml:space="preserve">The Contractor shall ensure that </w:t>
      </w:r>
      <w:r w:rsidR="004606DE" w:rsidRPr="00C2213C">
        <w:t xml:space="preserve">system </w:t>
      </w:r>
      <w:r w:rsidRPr="00C2213C">
        <w:t>events</w:t>
      </w:r>
      <w:r w:rsidR="00F77E92" w:rsidRPr="00C2213C">
        <w:t xml:space="preserve"> identified under clause </w:t>
      </w:r>
      <w:r w:rsidR="004201A0" w:rsidRPr="00C2213C">
        <w:fldChar w:fldCharType="begin"/>
      </w:r>
      <w:r w:rsidR="004201A0" w:rsidRPr="00C2213C">
        <w:instrText xml:space="preserve"> REF _Ref497399377 \r \h </w:instrText>
      </w:r>
      <w:r w:rsidR="004201A0" w:rsidRPr="00C2213C">
        <w:fldChar w:fldCharType="separate"/>
      </w:r>
      <w:r w:rsidR="002F0BEF">
        <w:t>6.2.4.6</w:t>
      </w:r>
      <w:r w:rsidR="004201A0" w:rsidRPr="00C2213C">
        <w:fldChar w:fldCharType="end"/>
      </w:r>
      <w:r w:rsidRPr="00C2213C">
        <w:t xml:space="preserve"> are correlated </w:t>
      </w:r>
      <w:r w:rsidR="00B952CB" w:rsidRPr="00C2213C">
        <w:t xml:space="preserve">against the following criteria </w:t>
      </w:r>
      <w:r w:rsidR="00C74E8C" w:rsidRPr="00C2213C">
        <w:t xml:space="preserve">to </w:t>
      </w:r>
      <w:r w:rsidR="00E43DC4" w:rsidRPr="00C2213C">
        <w:t>enable the</w:t>
      </w:r>
      <w:r w:rsidR="00B952CB" w:rsidRPr="00C2213C">
        <w:t>ir</w:t>
      </w:r>
      <w:r w:rsidR="00E43DC4" w:rsidRPr="00C2213C">
        <w:t xml:space="preserve"> impact to be assessed and to ensure that </w:t>
      </w:r>
      <w:r w:rsidR="00C74E8C" w:rsidRPr="00C2213C">
        <w:t xml:space="preserve">the need for further action </w:t>
      </w:r>
      <w:r w:rsidR="00E43DC4" w:rsidRPr="00C2213C">
        <w:t xml:space="preserve">is recognised (eg, </w:t>
      </w:r>
      <w:r w:rsidR="00C74E8C" w:rsidRPr="00C2213C">
        <w:t>such as invoking other Services</w:t>
      </w:r>
      <w:r w:rsidR="00E43DC4" w:rsidRPr="00C2213C">
        <w:t>)</w:t>
      </w:r>
      <w:r w:rsidR="00B952CB" w:rsidRPr="00C2213C">
        <w:t>:</w:t>
      </w:r>
      <w:bookmarkEnd w:id="64"/>
    </w:p>
    <w:p w14:paraId="7C6A45D5" w14:textId="77777777" w:rsidR="00B952CB" w:rsidRPr="00C2213C" w:rsidRDefault="00B952CB" w:rsidP="001F1047">
      <w:pPr>
        <w:pStyle w:val="NoteToDrafters-ASDEFCON"/>
      </w:pPr>
      <w:r w:rsidRPr="00C2213C">
        <w:t>Note to drafters:  Amend the following clause to reflect the requirements of the Contract.</w:t>
      </w:r>
    </w:p>
    <w:p w14:paraId="1405FDC8" w14:textId="77777777" w:rsidR="00B952CB" w:rsidRPr="00C2213C" w:rsidRDefault="00B952CB" w:rsidP="00DA6E75">
      <w:pPr>
        <w:pStyle w:val="SOWSubL1-ASDEFCON"/>
      </w:pPr>
      <w:r w:rsidRPr="00C2213C">
        <w:t>impact on Mission Critical Capabilities</w:t>
      </w:r>
      <w:r w:rsidR="00A33BDF" w:rsidRPr="00C2213C">
        <w:t>;</w:t>
      </w:r>
    </w:p>
    <w:p w14:paraId="44E5AFCE" w14:textId="77777777" w:rsidR="00B952CB" w:rsidRPr="00C2213C" w:rsidRDefault="00B952CB" w:rsidP="00707DB5">
      <w:pPr>
        <w:pStyle w:val="SOWSubL1-ASDEFCON"/>
      </w:pPr>
      <w:r w:rsidRPr="00C2213C">
        <w:t>impact o</w:t>
      </w:r>
      <w:r w:rsidR="00A33BDF" w:rsidRPr="00C2213C">
        <w:t>n safety and/or the environment;</w:t>
      </w:r>
    </w:p>
    <w:p w14:paraId="3A965CFC" w14:textId="77777777" w:rsidR="00B952CB" w:rsidRPr="00C2213C" w:rsidRDefault="00B952CB" w:rsidP="00707DB5">
      <w:pPr>
        <w:pStyle w:val="SOWSubL1-ASDEFCON"/>
      </w:pPr>
      <w:r w:rsidRPr="00C2213C">
        <w:t>number of system users affected</w:t>
      </w:r>
      <w:r w:rsidR="00671FC8" w:rsidRPr="00C2213C">
        <w:t>;</w:t>
      </w:r>
    </w:p>
    <w:p w14:paraId="3579FFA5" w14:textId="5C14AC24" w:rsidR="00B952CB" w:rsidRPr="00C2213C" w:rsidRDefault="00B952CB" w:rsidP="00707DB5">
      <w:pPr>
        <w:pStyle w:val="SOWSubL1-ASDEFCON"/>
      </w:pPr>
      <w:r w:rsidRPr="00C2213C">
        <w:fldChar w:fldCharType="begin">
          <w:ffData>
            <w:name w:val=""/>
            <w:enabled/>
            <w:calcOnExit w:val="0"/>
            <w:textInput>
              <w:default w:val="[…INSERT ADDITIONAL CRITERIA REQUIRED…]"/>
            </w:textInput>
          </w:ffData>
        </w:fldChar>
      </w:r>
      <w:r w:rsidRPr="00C2213C">
        <w:instrText xml:space="preserve"> FORMTEXT </w:instrText>
      </w:r>
      <w:r w:rsidRPr="00C2213C">
        <w:fldChar w:fldCharType="separate"/>
      </w:r>
      <w:r w:rsidR="002F0BEF">
        <w:rPr>
          <w:noProof/>
        </w:rPr>
        <w:t>[…INSERT ADDITIONAL CRITERIA REQUIRED…]</w:t>
      </w:r>
      <w:r w:rsidRPr="00C2213C">
        <w:fldChar w:fldCharType="end"/>
      </w:r>
      <w:r w:rsidR="00A33BDF" w:rsidRPr="00C2213C">
        <w:t>;</w:t>
      </w:r>
      <w:r w:rsidRPr="00C2213C">
        <w:t xml:space="preserve"> and</w:t>
      </w:r>
    </w:p>
    <w:p w14:paraId="24513D73" w14:textId="77777777" w:rsidR="00B952CB" w:rsidRPr="00C2213C" w:rsidRDefault="00B952CB" w:rsidP="00707DB5">
      <w:pPr>
        <w:pStyle w:val="SOWSubL1-ASDEFCON"/>
      </w:pPr>
      <w:r w:rsidRPr="00C2213C">
        <w:t>other criteria defined by the Contractor.</w:t>
      </w:r>
    </w:p>
    <w:p w14:paraId="5BAF3CD1" w14:textId="36520C78" w:rsidR="00C74E8C" w:rsidRPr="00C2213C" w:rsidRDefault="00C74E8C" w:rsidP="00707DB5">
      <w:pPr>
        <w:pStyle w:val="SOWTL4-ASDEFCON"/>
      </w:pPr>
      <w:bookmarkStart w:id="65" w:name="_Ref381681895"/>
      <w:r w:rsidRPr="00C2213C">
        <w:t>The Contractor shall select an</w:t>
      </w:r>
      <w:r w:rsidR="00783FE7" w:rsidRPr="00C2213C">
        <w:t>d initiate an</w:t>
      </w:r>
      <w:r w:rsidRPr="00C2213C">
        <w:t xml:space="preserve"> appropriate response to each </w:t>
      </w:r>
      <w:r w:rsidR="004606DE" w:rsidRPr="00C2213C">
        <w:t xml:space="preserve">system </w:t>
      </w:r>
      <w:r w:rsidRPr="00C2213C">
        <w:t xml:space="preserve">event based on the </w:t>
      </w:r>
      <w:r w:rsidR="004606DE" w:rsidRPr="00C2213C">
        <w:t xml:space="preserve">system </w:t>
      </w:r>
      <w:r w:rsidRPr="00C2213C">
        <w:t>event and its correlation result</w:t>
      </w:r>
      <w:r w:rsidR="00CD244E" w:rsidRPr="00C2213C">
        <w:t xml:space="preserve"> </w:t>
      </w:r>
      <w:r w:rsidR="000E510A" w:rsidRPr="00C2213C">
        <w:t>assessed</w:t>
      </w:r>
      <w:r w:rsidR="00520A0E" w:rsidRPr="00C2213C">
        <w:t xml:space="preserve"> </w:t>
      </w:r>
      <w:r w:rsidR="007E2393" w:rsidRPr="00C2213C">
        <w:t xml:space="preserve">in accordance with clause </w:t>
      </w:r>
      <w:r w:rsidR="007E2393" w:rsidRPr="00C2213C">
        <w:fldChar w:fldCharType="begin"/>
      </w:r>
      <w:r w:rsidR="007E2393" w:rsidRPr="00C2213C">
        <w:instrText xml:space="preserve"> REF _Ref355167535 \r \h </w:instrText>
      </w:r>
      <w:r w:rsidR="007E2393" w:rsidRPr="00C2213C">
        <w:fldChar w:fldCharType="separate"/>
      </w:r>
      <w:r w:rsidR="002F0BEF">
        <w:t>6.2.4.7</w:t>
      </w:r>
      <w:r w:rsidR="007E2393" w:rsidRPr="00C2213C">
        <w:fldChar w:fldCharType="end"/>
      </w:r>
      <w:r w:rsidRPr="00C2213C">
        <w:t>.</w:t>
      </w:r>
      <w:bookmarkEnd w:id="65"/>
    </w:p>
    <w:p w14:paraId="6CBD082C" w14:textId="77777777" w:rsidR="00BD5E5A" w:rsidRPr="00C2213C" w:rsidRDefault="00BD5E5A" w:rsidP="001F1047">
      <w:pPr>
        <w:pStyle w:val="NoteToDrafters-ASDEFCON"/>
      </w:pPr>
      <w:r w:rsidRPr="00C2213C">
        <w:t xml:space="preserve">Note to drafters:  If advice is not required, the </w:t>
      </w:r>
      <w:r w:rsidR="00B74698" w:rsidRPr="00C2213C">
        <w:t xml:space="preserve">following </w:t>
      </w:r>
      <w:r w:rsidRPr="00C2213C">
        <w:t xml:space="preserve">clause </w:t>
      </w:r>
      <w:r w:rsidR="00B74698" w:rsidRPr="00C2213C">
        <w:t xml:space="preserve">may </w:t>
      </w:r>
      <w:r w:rsidRPr="00C2213C">
        <w:t>be deleted.</w:t>
      </w:r>
    </w:p>
    <w:p w14:paraId="2AEF6F8E" w14:textId="175D5670" w:rsidR="00F06FA0" w:rsidRPr="00C2213C" w:rsidRDefault="005B3E00" w:rsidP="00707DB5">
      <w:pPr>
        <w:pStyle w:val="SOWTL4-ASDEFCON"/>
      </w:pPr>
      <w:bookmarkStart w:id="66" w:name="_Ref361232294"/>
      <w:r w:rsidRPr="00C2213C">
        <w:t xml:space="preserve">The Contractor shall promptly advise the Commonwealth Representative </w:t>
      </w:r>
      <w:r w:rsidR="00F06FA0" w:rsidRPr="00C2213C">
        <w:t>when a system event</w:t>
      </w:r>
      <w:r w:rsidR="0049210E" w:rsidRPr="00C2213C">
        <w:t xml:space="preserve">, which </w:t>
      </w:r>
      <w:r w:rsidR="003A5A5B" w:rsidRPr="00C2213C">
        <w:t>indicates a Failure</w:t>
      </w:r>
      <w:r w:rsidR="0049210E" w:rsidRPr="00C2213C">
        <w:t xml:space="preserve">, is unlikely to be resolved within </w:t>
      </w:r>
      <w:r w:rsidR="003A5A5B" w:rsidRPr="00C2213C">
        <w:t xml:space="preserve">the time for resolution given in clause </w:t>
      </w:r>
      <w:r w:rsidR="003A5A5B" w:rsidRPr="00C2213C">
        <w:fldChar w:fldCharType="begin"/>
      </w:r>
      <w:r w:rsidR="003A5A5B" w:rsidRPr="00C2213C">
        <w:instrText xml:space="preserve"> REF _Ref361241219 \r \h </w:instrText>
      </w:r>
      <w:r w:rsidR="003A5A5B" w:rsidRPr="00C2213C">
        <w:fldChar w:fldCharType="separate"/>
      </w:r>
      <w:r w:rsidR="002F0BEF">
        <w:t>6.2.9</w:t>
      </w:r>
      <w:r w:rsidR="003A5A5B" w:rsidRPr="00C2213C">
        <w:fldChar w:fldCharType="end"/>
      </w:r>
      <w:r w:rsidR="003A5A5B" w:rsidRPr="00C2213C">
        <w:t>,</w:t>
      </w:r>
      <w:r w:rsidR="0049210E" w:rsidRPr="00C2213C">
        <w:t xml:space="preserve"> and the system event</w:t>
      </w:r>
      <w:r w:rsidR="00F06FA0" w:rsidRPr="00C2213C">
        <w:t>:</w:t>
      </w:r>
      <w:bookmarkEnd w:id="66"/>
    </w:p>
    <w:p w14:paraId="3E975FE5" w14:textId="77777777" w:rsidR="0049210E" w:rsidRPr="00C2213C" w:rsidRDefault="0049210E" w:rsidP="00DA6E75">
      <w:pPr>
        <w:pStyle w:val="SOWSubL1-ASDEFCON"/>
      </w:pPr>
      <w:r w:rsidRPr="00C2213C">
        <w:t xml:space="preserve">could </w:t>
      </w:r>
      <w:r w:rsidR="00F06FA0" w:rsidRPr="00C2213C">
        <w:t>adversely affect</w:t>
      </w:r>
      <w:r w:rsidRPr="00C2213C">
        <w:t>,</w:t>
      </w:r>
      <w:r w:rsidR="00F06FA0" w:rsidRPr="00C2213C">
        <w:t xml:space="preserve"> </w:t>
      </w:r>
      <w:r w:rsidRPr="00C2213C">
        <w:t xml:space="preserve">or has adversely affected, </w:t>
      </w:r>
      <w:r w:rsidR="00F06FA0" w:rsidRPr="00C2213C">
        <w:t>the accomplishment of a Mission Critical Capability</w:t>
      </w:r>
      <w:r w:rsidRPr="00C2213C">
        <w:t>; or</w:t>
      </w:r>
    </w:p>
    <w:p w14:paraId="5046AEB4" w14:textId="77777777" w:rsidR="00F06FA0" w:rsidRPr="00C2213C" w:rsidRDefault="00F06FA0" w:rsidP="00707DB5">
      <w:pPr>
        <w:pStyle w:val="SOWSubL1-ASDEFCON"/>
      </w:pPr>
      <w:r w:rsidRPr="00C2213C">
        <w:t>could cause</w:t>
      </w:r>
      <w:r w:rsidR="0049210E" w:rsidRPr="00C2213C">
        <w:t>,</w:t>
      </w:r>
      <w:r w:rsidRPr="00C2213C">
        <w:t xml:space="preserve"> </w:t>
      </w:r>
      <w:r w:rsidR="0049210E" w:rsidRPr="00C2213C">
        <w:t xml:space="preserve">or has caused, </w:t>
      </w:r>
      <w:r w:rsidRPr="00C2213C">
        <w:t xml:space="preserve">harm to </w:t>
      </w:r>
      <w:r w:rsidR="003A5A5B" w:rsidRPr="00C2213C">
        <w:t xml:space="preserve">personnel </w:t>
      </w:r>
      <w:r w:rsidRPr="00C2213C">
        <w:t>or the environment</w:t>
      </w:r>
      <w:r w:rsidR="0049210E" w:rsidRPr="00C2213C">
        <w:t>.</w:t>
      </w:r>
    </w:p>
    <w:p w14:paraId="42A9196A" w14:textId="77777777" w:rsidR="00744C54" w:rsidRPr="00C2213C" w:rsidRDefault="00BD2F3F" w:rsidP="001F1047">
      <w:pPr>
        <w:pStyle w:val="SOWHL3-ASDEFCON"/>
      </w:pPr>
      <w:bookmarkStart w:id="67" w:name="_Ref265831595"/>
      <w:bookmarkStart w:id="68" w:name="_Ref314659412"/>
      <w:bookmarkStart w:id="69" w:name="_Toc355162922"/>
      <w:r w:rsidRPr="00C2213C">
        <w:t>Software</w:t>
      </w:r>
      <w:r w:rsidR="00744C54" w:rsidRPr="00C2213C">
        <w:t xml:space="preserve"> </w:t>
      </w:r>
      <w:r w:rsidR="0080738F" w:rsidRPr="00C2213C">
        <w:t xml:space="preserve">Monitoring </w:t>
      </w:r>
      <w:r w:rsidR="00744C54" w:rsidRPr="00C2213C">
        <w:t>Services</w:t>
      </w:r>
      <w:bookmarkEnd w:id="67"/>
      <w:bookmarkEnd w:id="68"/>
      <w:bookmarkEnd w:id="69"/>
    </w:p>
    <w:p w14:paraId="6C40D22B" w14:textId="77777777" w:rsidR="00744C54" w:rsidRPr="00C2213C" w:rsidRDefault="00744C54" w:rsidP="001F1047">
      <w:pPr>
        <w:pStyle w:val="NoteToDrafters-ASDEFCON"/>
      </w:pPr>
      <w:r w:rsidRPr="00C2213C">
        <w:t>Note to drafters:</w:t>
      </w:r>
      <w:r w:rsidR="00A9059F" w:rsidRPr="00C2213C">
        <w:t xml:space="preserve"> </w:t>
      </w:r>
      <w:r w:rsidRPr="00C2213C">
        <w:t xml:space="preserve"> If </w:t>
      </w:r>
      <w:r w:rsidR="00BD2F3F" w:rsidRPr="00C2213C">
        <w:t>Software</w:t>
      </w:r>
      <w:r w:rsidR="009578A3" w:rsidRPr="00C2213C">
        <w:t xml:space="preserve"> monitoring </w:t>
      </w:r>
      <w:r w:rsidRPr="00C2213C">
        <w:t>Services are not applicable to the scope of work, the following clauses should be deleted and replaced with</w:t>
      </w:r>
      <w:r w:rsidR="007C79B0" w:rsidRPr="00C2213C">
        <w:t xml:space="preserve"> a single</w:t>
      </w:r>
      <w:r w:rsidRPr="00C2213C">
        <w:t xml:space="preserve"> </w:t>
      </w:r>
      <w:r w:rsidR="009003F8" w:rsidRPr="00C2213C">
        <w:t>’</w:t>
      </w:r>
      <w:r w:rsidRPr="00C2213C">
        <w:t>Not used</w:t>
      </w:r>
      <w:r w:rsidR="009003F8" w:rsidRPr="00C2213C">
        <w:t>’</w:t>
      </w:r>
      <w:r w:rsidRPr="00C2213C">
        <w:t>.</w:t>
      </w:r>
    </w:p>
    <w:p w14:paraId="0DCBB396" w14:textId="77777777" w:rsidR="00744C54" w:rsidRPr="00C2213C" w:rsidRDefault="00744C54" w:rsidP="00707DB5">
      <w:pPr>
        <w:pStyle w:val="SOWTL4-ASDEFCON"/>
      </w:pPr>
      <w:bookmarkStart w:id="70" w:name="_Ref355203102"/>
      <w:r w:rsidRPr="00C2213C">
        <w:t xml:space="preserve">The Contractor shall provide </w:t>
      </w:r>
      <w:r w:rsidR="006343C3" w:rsidRPr="00C2213C">
        <w:t xml:space="preserve">monitoring </w:t>
      </w:r>
      <w:r w:rsidRPr="00C2213C">
        <w:t xml:space="preserve">Services for those </w:t>
      </w:r>
      <w:r w:rsidR="00BD2F3F" w:rsidRPr="00C2213C">
        <w:t>Software</w:t>
      </w:r>
      <w:r w:rsidRPr="00C2213C">
        <w:t xml:space="preserve"> Products where the Contractor has been identified as having </w:t>
      </w:r>
      <w:r w:rsidR="006343C3" w:rsidRPr="00C2213C">
        <w:t>these</w:t>
      </w:r>
      <w:r w:rsidRPr="00C2213C">
        <w:t xml:space="preserve"> responsibilit</w:t>
      </w:r>
      <w:r w:rsidR="006343C3" w:rsidRPr="00C2213C">
        <w:t>ies</w:t>
      </w:r>
      <w:r w:rsidRPr="00C2213C">
        <w:t xml:space="preserve"> in Annex A to the SOW.</w:t>
      </w:r>
      <w:bookmarkEnd w:id="70"/>
    </w:p>
    <w:p w14:paraId="5AB52DA0" w14:textId="77777777" w:rsidR="0057746F" w:rsidRPr="00C2213C" w:rsidRDefault="0057746F" w:rsidP="00707DB5">
      <w:pPr>
        <w:pStyle w:val="SOWTL4-ASDEFCON"/>
      </w:pPr>
      <w:bookmarkStart w:id="71" w:name="_Ref355203105"/>
      <w:r w:rsidRPr="00C2213C">
        <w:t xml:space="preserve">The Contractor shall monitor each </w:t>
      </w:r>
      <w:r w:rsidR="00BD2F3F" w:rsidRPr="00C2213C">
        <w:t>Software</w:t>
      </w:r>
      <w:r w:rsidRPr="00C2213C">
        <w:t xml:space="preserve"> Product to identify </w:t>
      </w:r>
      <w:r w:rsidR="00F4201C" w:rsidRPr="00C2213C">
        <w:t xml:space="preserve">when a </w:t>
      </w:r>
      <w:r w:rsidR="00BD2F3F" w:rsidRPr="00C2213C">
        <w:t>Software</w:t>
      </w:r>
      <w:r w:rsidR="002E1D76" w:rsidRPr="00C2213C">
        <w:t xml:space="preserve"> Update</w:t>
      </w:r>
      <w:r w:rsidR="00F4201C" w:rsidRPr="00C2213C">
        <w:t xml:space="preserve"> </w:t>
      </w:r>
      <w:r w:rsidR="00744C54" w:rsidRPr="00C2213C">
        <w:t>(eg</w:t>
      </w:r>
      <w:r w:rsidR="00ED77C7" w:rsidRPr="00C2213C">
        <w:t>,</w:t>
      </w:r>
      <w:r w:rsidR="00744C54" w:rsidRPr="00C2213C">
        <w:t xml:space="preserve"> ‘service pack’, ‘hot fix’ </w:t>
      </w:r>
      <w:r w:rsidR="00ED77C7" w:rsidRPr="00C2213C">
        <w:t xml:space="preserve">or </w:t>
      </w:r>
      <w:r w:rsidR="00744C54" w:rsidRPr="00C2213C">
        <w:t xml:space="preserve">other update to the version of </w:t>
      </w:r>
      <w:r w:rsidR="00BD2F3F" w:rsidRPr="00C2213C">
        <w:t>Software</w:t>
      </w:r>
      <w:r w:rsidR="00744C54" w:rsidRPr="00C2213C">
        <w:t xml:space="preserve"> Product currently in use, or planned for use, by Defence) </w:t>
      </w:r>
      <w:r w:rsidR="00F4201C" w:rsidRPr="00C2213C">
        <w:t xml:space="preserve">is </w:t>
      </w:r>
      <w:r w:rsidRPr="00C2213C">
        <w:t>availab</w:t>
      </w:r>
      <w:r w:rsidR="00F4201C" w:rsidRPr="00C2213C">
        <w:t xml:space="preserve">le </w:t>
      </w:r>
      <w:r w:rsidRPr="00C2213C">
        <w:t>from the OEM</w:t>
      </w:r>
      <w:r w:rsidR="006343C3" w:rsidRPr="00C2213C">
        <w:t xml:space="preserve"> or vendor, as applicable</w:t>
      </w:r>
      <w:r w:rsidRPr="00C2213C">
        <w:t>.</w:t>
      </w:r>
      <w:bookmarkEnd w:id="71"/>
    </w:p>
    <w:p w14:paraId="73A42C70" w14:textId="77777777" w:rsidR="00D3365D" w:rsidRPr="00C2213C" w:rsidRDefault="00D83C72" w:rsidP="001F1047">
      <w:pPr>
        <w:pStyle w:val="NoteToDrafters-ASDEFCON"/>
      </w:pPr>
      <w:r w:rsidRPr="00C2213C">
        <w:t xml:space="preserve">Note to drafters: </w:t>
      </w:r>
      <w:r w:rsidR="00A9059F" w:rsidRPr="00C2213C">
        <w:t xml:space="preserve"> </w:t>
      </w:r>
      <w:r w:rsidR="00725BC9" w:rsidRPr="00C2213C">
        <w:t>Options A and B below</w:t>
      </w:r>
      <w:r w:rsidRPr="00C2213C">
        <w:t xml:space="preserve"> allow for the Contractor to either forward the </w:t>
      </w:r>
      <w:r w:rsidR="00BD2F3F" w:rsidRPr="00C2213C">
        <w:t>Software</w:t>
      </w:r>
      <w:r w:rsidR="00723C6F" w:rsidRPr="00C2213C">
        <w:t xml:space="preserve"> </w:t>
      </w:r>
      <w:r w:rsidR="00AB684D" w:rsidRPr="00C2213C">
        <w:t xml:space="preserve">Change </w:t>
      </w:r>
      <w:r w:rsidR="00723C6F" w:rsidRPr="00C2213C">
        <w:t>Request</w:t>
      </w:r>
      <w:r w:rsidRPr="00C2213C">
        <w:t xml:space="preserve"> to a third party for resolution or, if the Contractor </w:t>
      </w:r>
      <w:r w:rsidR="00F4201C" w:rsidRPr="00C2213C">
        <w:t xml:space="preserve">is </w:t>
      </w:r>
      <w:r w:rsidRPr="00C2213C">
        <w:t xml:space="preserve">also responsible for </w:t>
      </w:r>
      <w:r w:rsidR="00BD2F3F" w:rsidRPr="00C2213C">
        <w:t>Software</w:t>
      </w:r>
      <w:r w:rsidRPr="00C2213C">
        <w:t xml:space="preserve"> </w:t>
      </w:r>
      <w:r w:rsidR="00FB5A83" w:rsidRPr="00C2213C">
        <w:t>support</w:t>
      </w:r>
      <w:r w:rsidR="0020766E" w:rsidRPr="00C2213C">
        <w:t xml:space="preserve"> of all </w:t>
      </w:r>
      <w:r w:rsidR="00BD2F3F" w:rsidRPr="00C2213C">
        <w:t>Software</w:t>
      </w:r>
      <w:r w:rsidR="0020766E" w:rsidRPr="00C2213C">
        <w:t xml:space="preserve"> Products</w:t>
      </w:r>
      <w:r w:rsidR="00F4201C" w:rsidRPr="00C2213C">
        <w:t xml:space="preserve">, </w:t>
      </w:r>
      <w:r w:rsidRPr="00C2213C">
        <w:t xml:space="preserve">to apply the </w:t>
      </w:r>
      <w:r w:rsidR="00BD2F3F" w:rsidRPr="00C2213C">
        <w:t>Software</w:t>
      </w:r>
      <w:r w:rsidR="006F7680" w:rsidRPr="00C2213C">
        <w:t xml:space="preserve"> </w:t>
      </w:r>
      <w:r w:rsidR="00FB5A83" w:rsidRPr="00C2213C">
        <w:t xml:space="preserve">change </w:t>
      </w:r>
      <w:r w:rsidRPr="00C2213C">
        <w:t xml:space="preserve">under the scope of DSD-ENG-SW.  </w:t>
      </w:r>
      <w:r w:rsidR="00725BC9" w:rsidRPr="00C2213C">
        <w:t xml:space="preserve">Option C provides the ability for the Contractor to have partial responsibility for </w:t>
      </w:r>
      <w:r w:rsidR="00BD2F3F" w:rsidRPr="00C2213C">
        <w:t>Software</w:t>
      </w:r>
      <w:r w:rsidR="00725BC9" w:rsidRPr="00C2213C">
        <w:t xml:space="preserve"> support for a subset of the </w:t>
      </w:r>
      <w:r w:rsidR="00BD2F3F" w:rsidRPr="00C2213C">
        <w:t>Software</w:t>
      </w:r>
      <w:r w:rsidR="00725BC9" w:rsidRPr="00C2213C">
        <w:t xml:space="preserve"> Products (as defined at SOW Annex A)</w:t>
      </w:r>
      <w:r w:rsidRPr="00C2213C">
        <w:t>.  Refer to the guidance for further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25BC9" w:rsidRPr="00C2213C" w14:paraId="11F9C709" w14:textId="77777777" w:rsidTr="00692A04">
        <w:tc>
          <w:tcPr>
            <w:tcW w:w="9286" w:type="dxa"/>
          </w:tcPr>
          <w:p w14:paraId="7C49B24E" w14:textId="77777777" w:rsidR="00725BC9" w:rsidRPr="00C2213C" w:rsidRDefault="00725BC9" w:rsidP="00B02797">
            <w:pPr>
              <w:pStyle w:val="ASDEFCONOption"/>
              <w:keepNext w:val="0"/>
            </w:pPr>
            <w:r w:rsidRPr="00C2213C">
              <w:t>Option A:  Include when the Contractor is to refer the change request to another party.</w:t>
            </w:r>
          </w:p>
          <w:p w14:paraId="324A50A6" w14:textId="77777777" w:rsidR="00725BC9" w:rsidRPr="00C2213C" w:rsidRDefault="00725BC9" w:rsidP="00707DB5">
            <w:pPr>
              <w:pStyle w:val="SOWTL4-ASDEFCON"/>
            </w:pPr>
            <w:r w:rsidRPr="00C2213C">
              <w:t xml:space="preserve">Where the </w:t>
            </w:r>
            <w:r w:rsidR="00BD2F3F" w:rsidRPr="00C2213C">
              <w:t>Software</w:t>
            </w:r>
            <w:r w:rsidRPr="00C2213C">
              <w:t xml:space="preserve"> monitoring Services identify that a </w:t>
            </w:r>
            <w:r w:rsidR="00BD2F3F" w:rsidRPr="00C2213C">
              <w:t>Software</w:t>
            </w:r>
            <w:r w:rsidRPr="00C2213C">
              <w:t xml:space="preserve"> Product either needs to be changed or could benefit from a change, the Contractor shall develop</w:t>
            </w:r>
            <w:r w:rsidR="00E20BB0" w:rsidRPr="00C2213C">
              <w:t xml:space="preserve"> and</w:t>
            </w:r>
            <w:r w:rsidRPr="00C2213C">
              <w:t xml:space="preserve"> deliver a </w:t>
            </w:r>
            <w:r w:rsidR="00BD2F3F" w:rsidRPr="00C2213C">
              <w:t>Software</w:t>
            </w:r>
            <w:r w:rsidRPr="00C2213C">
              <w:t xml:space="preserve"> Change Request for the affected </w:t>
            </w:r>
            <w:r w:rsidR="00BD2F3F" w:rsidRPr="00C2213C">
              <w:t>Software</w:t>
            </w:r>
            <w:r w:rsidRPr="00C2213C">
              <w:t xml:space="preserve"> Product, in accordance with CDRL Line Number ENG-</w:t>
            </w:r>
            <w:r w:rsidR="000E510A" w:rsidRPr="00C2213C">
              <w:t>810</w:t>
            </w:r>
            <w:r w:rsidRPr="00C2213C">
              <w:t>.</w:t>
            </w:r>
          </w:p>
          <w:p w14:paraId="6804C2F3" w14:textId="77777777" w:rsidR="00725BC9" w:rsidRPr="00C2213C" w:rsidRDefault="00725BC9" w:rsidP="00AD18AD">
            <w:pPr>
              <w:pStyle w:val="ASDEFCONOption"/>
            </w:pPr>
            <w:r w:rsidRPr="00C2213C">
              <w:t xml:space="preserve">Option B:  Include when the Contractor also has responsibility for </w:t>
            </w:r>
            <w:r w:rsidR="00BD2F3F" w:rsidRPr="00C2213C">
              <w:t>Software</w:t>
            </w:r>
            <w:r w:rsidRPr="00C2213C">
              <w:t xml:space="preserve"> support.</w:t>
            </w:r>
          </w:p>
          <w:p w14:paraId="19B7CB88" w14:textId="77777777" w:rsidR="00725BC9" w:rsidRPr="00C2213C" w:rsidRDefault="00725BC9" w:rsidP="00707DB5">
            <w:pPr>
              <w:pStyle w:val="SOWTL4-ASDEFCON"/>
            </w:pPr>
            <w:r w:rsidRPr="00C2213C">
              <w:t xml:space="preserve">Where the </w:t>
            </w:r>
            <w:r w:rsidR="00BD2F3F" w:rsidRPr="00C2213C">
              <w:t>Software</w:t>
            </w:r>
            <w:r w:rsidRPr="00C2213C">
              <w:t xml:space="preserve"> monitoring Services identify that a </w:t>
            </w:r>
            <w:r w:rsidR="00BD2F3F" w:rsidRPr="00C2213C">
              <w:t>Software</w:t>
            </w:r>
            <w:r w:rsidRPr="00C2213C">
              <w:t xml:space="preserve"> Product either needs to be changed or could benefit from a change, the Contractor shall raise and process a </w:t>
            </w:r>
            <w:r w:rsidR="00BD2F3F" w:rsidRPr="00C2213C">
              <w:t>Software</w:t>
            </w:r>
            <w:r w:rsidRPr="00C2213C">
              <w:t xml:space="preserve"> Change Request in accordance with the requirements of DSD-ENG</w:t>
            </w:r>
            <w:r w:rsidRPr="00C2213C">
              <w:noBreakHyphen/>
              <w:t>SW.</w:t>
            </w:r>
          </w:p>
          <w:p w14:paraId="3B07DF6C" w14:textId="77777777" w:rsidR="00725BC9" w:rsidRPr="00C2213C" w:rsidRDefault="00725BC9" w:rsidP="00AD18AD">
            <w:pPr>
              <w:pStyle w:val="ASDEFCONOption"/>
            </w:pPr>
            <w:r w:rsidRPr="00C2213C">
              <w:t xml:space="preserve">Option C:  Include when the Contractor has </w:t>
            </w:r>
            <w:r w:rsidR="00BD2F3F" w:rsidRPr="00C2213C">
              <w:t>Software</w:t>
            </w:r>
            <w:r w:rsidRPr="00C2213C">
              <w:t xml:space="preserve"> support responsibilities for only a subset of the </w:t>
            </w:r>
            <w:r w:rsidR="00BD2F3F" w:rsidRPr="00C2213C">
              <w:t>Software</w:t>
            </w:r>
            <w:r w:rsidRPr="00C2213C">
              <w:t xml:space="preserve"> Products.</w:t>
            </w:r>
          </w:p>
          <w:p w14:paraId="381302DC" w14:textId="77777777" w:rsidR="00725BC9" w:rsidRPr="00C2213C" w:rsidRDefault="00725BC9" w:rsidP="00707DB5">
            <w:pPr>
              <w:pStyle w:val="SOWTL4-ASDEFCON"/>
            </w:pPr>
            <w:r w:rsidRPr="00C2213C">
              <w:t xml:space="preserve">Where the </w:t>
            </w:r>
            <w:r w:rsidR="00BD2F3F" w:rsidRPr="00C2213C">
              <w:t>Software</w:t>
            </w:r>
            <w:r w:rsidRPr="00C2213C">
              <w:t xml:space="preserve"> monitoring Services identify that a </w:t>
            </w:r>
            <w:r w:rsidR="00BD2F3F" w:rsidRPr="00C2213C">
              <w:t>Software</w:t>
            </w:r>
            <w:r w:rsidRPr="00C2213C">
              <w:t xml:space="preserve"> Product either needs to be changed or could benefit from a change, the Contractor shall</w:t>
            </w:r>
            <w:r w:rsidR="00520A0E" w:rsidRPr="00C2213C">
              <w:t xml:space="preserve">, for those </w:t>
            </w:r>
            <w:r w:rsidR="00BD2F3F" w:rsidRPr="00C2213C">
              <w:t>Software</w:t>
            </w:r>
            <w:r w:rsidR="00520A0E" w:rsidRPr="00C2213C">
              <w:t xml:space="preserve"> Products for which the Contractor</w:t>
            </w:r>
            <w:r w:rsidRPr="00C2213C">
              <w:t>:</w:t>
            </w:r>
          </w:p>
          <w:p w14:paraId="4C61767B" w14:textId="77777777" w:rsidR="00725BC9" w:rsidRPr="00C2213C" w:rsidRDefault="00725BC9" w:rsidP="00DA6E75">
            <w:pPr>
              <w:pStyle w:val="SOWSubL1-ASDEFCON"/>
            </w:pPr>
            <w:r w:rsidRPr="00C2213C">
              <w:t xml:space="preserve">is identified at SOW Annex A as having </w:t>
            </w:r>
            <w:r w:rsidR="00BD2F3F" w:rsidRPr="00C2213C">
              <w:t>Software</w:t>
            </w:r>
            <w:r w:rsidRPr="00C2213C">
              <w:t xml:space="preserve"> support responsibilities, the Contractor shall raise and process a </w:t>
            </w:r>
            <w:r w:rsidR="00BD2F3F" w:rsidRPr="00C2213C">
              <w:t>Software</w:t>
            </w:r>
            <w:r w:rsidRPr="00C2213C">
              <w:t xml:space="preserve"> Change Request in accordance with the requirements of DSD-ENG</w:t>
            </w:r>
            <w:r w:rsidRPr="00C2213C">
              <w:noBreakHyphen/>
              <w:t>SW; and</w:t>
            </w:r>
          </w:p>
          <w:p w14:paraId="520B2E3D" w14:textId="77777777" w:rsidR="00725BC9" w:rsidRPr="00C2213C" w:rsidRDefault="00725BC9" w:rsidP="00707DB5">
            <w:pPr>
              <w:pStyle w:val="SOWSubL1-ASDEFCON"/>
            </w:pPr>
            <w:r w:rsidRPr="00C2213C">
              <w:t xml:space="preserve">does not have </w:t>
            </w:r>
            <w:r w:rsidR="00BD2F3F" w:rsidRPr="00C2213C">
              <w:t>Software</w:t>
            </w:r>
            <w:r w:rsidRPr="00C2213C">
              <w:t xml:space="preserve"> support responsibilities, the Contractor shall develop</w:t>
            </w:r>
            <w:r w:rsidR="00E20BB0" w:rsidRPr="00C2213C">
              <w:t xml:space="preserve"> and</w:t>
            </w:r>
            <w:r w:rsidRPr="00C2213C">
              <w:t xml:space="preserve"> deliver </w:t>
            </w:r>
            <w:r w:rsidR="000E510A" w:rsidRPr="00C2213C">
              <w:t xml:space="preserve">to the </w:t>
            </w:r>
            <w:r w:rsidR="00C83612" w:rsidRPr="00C2213C">
              <w:t>C</w:t>
            </w:r>
            <w:r w:rsidR="000E510A" w:rsidRPr="00C2213C">
              <w:t xml:space="preserve">ommonwealth Representative </w:t>
            </w:r>
            <w:r w:rsidRPr="00C2213C">
              <w:t xml:space="preserve">a </w:t>
            </w:r>
            <w:r w:rsidR="00BD2F3F" w:rsidRPr="00C2213C">
              <w:t>Software</w:t>
            </w:r>
            <w:r w:rsidRPr="00C2213C">
              <w:t xml:space="preserve"> Change Request for the affected </w:t>
            </w:r>
            <w:r w:rsidR="00BD2F3F" w:rsidRPr="00C2213C">
              <w:t>Software</w:t>
            </w:r>
            <w:r w:rsidRPr="00C2213C">
              <w:t xml:space="preserve"> Product, in accordance with CDRL Line Number ENG-</w:t>
            </w:r>
            <w:r w:rsidR="000E510A" w:rsidRPr="00C2213C">
              <w:t>810</w:t>
            </w:r>
            <w:r w:rsidRPr="00C2213C">
              <w:t>.</w:t>
            </w:r>
          </w:p>
        </w:tc>
      </w:tr>
    </w:tbl>
    <w:p w14:paraId="365554D3" w14:textId="77777777" w:rsidR="002C6FDB" w:rsidRPr="00C2213C" w:rsidRDefault="002C6FDB" w:rsidP="001F1047">
      <w:pPr>
        <w:pStyle w:val="ASDEFCONOptionSpace"/>
      </w:pPr>
      <w:bookmarkStart w:id="72" w:name="_Ref355250576"/>
      <w:bookmarkStart w:id="73" w:name="_Ref281385294"/>
      <w:bookmarkStart w:id="74" w:name="_Ref314659321"/>
      <w:bookmarkStart w:id="75" w:name="_Toc355162923"/>
      <w:bookmarkStart w:id="76" w:name="_Ref281385272"/>
    </w:p>
    <w:p w14:paraId="02A3F11B" w14:textId="77777777" w:rsidR="001C4E20" w:rsidRPr="00C2213C" w:rsidRDefault="0067496D" w:rsidP="001F1047">
      <w:pPr>
        <w:pStyle w:val="SOWHL3-ASDEFCON"/>
      </w:pPr>
      <w:bookmarkStart w:id="77" w:name="_Ref497399438"/>
      <w:r w:rsidRPr="00C2213C">
        <w:t xml:space="preserve">Implementation of </w:t>
      </w:r>
      <w:r w:rsidR="00BD2F3F" w:rsidRPr="00C2213C">
        <w:t>Software</w:t>
      </w:r>
      <w:r w:rsidR="001C4E20" w:rsidRPr="00C2213C">
        <w:t xml:space="preserve"> </w:t>
      </w:r>
      <w:r w:rsidRPr="00C2213C">
        <w:t>Updates</w:t>
      </w:r>
      <w:bookmarkEnd w:id="72"/>
      <w:bookmarkEnd w:id="77"/>
    </w:p>
    <w:p w14:paraId="6665531A" w14:textId="77777777" w:rsidR="00E8226A" w:rsidRPr="00C2213C" w:rsidRDefault="002D1826" w:rsidP="001F1047">
      <w:pPr>
        <w:pStyle w:val="NoteToDrafters-ASDEFCON"/>
      </w:pPr>
      <w:r w:rsidRPr="00C2213C">
        <w:t>Note to drafter</w:t>
      </w:r>
      <w:r w:rsidR="00E8226A" w:rsidRPr="00C2213C">
        <w:t>s:</w:t>
      </w:r>
      <w:r w:rsidR="00A9059F" w:rsidRPr="00C2213C">
        <w:t xml:space="preserve"> </w:t>
      </w:r>
      <w:r w:rsidR="00E8226A" w:rsidRPr="00C2213C">
        <w:t xml:space="preserve"> </w:t>
      </w:r>
      <w:r w:rsidR="00C77CAB" w:rsidRPr="00C2213C">
        <w:t xml:space="preserve">Select from the following optional clauses </w:t>
      </w:r>
      <w:r w:rsidR="0067496D" w:rsidRPr="00C2213C">
        <w:t xml:space="preserve">depending on whether </w:t>
      </w:r>
      <w:r w:rsidR="00E8226A" w:rsidRPr="00C2213C">
        <w:t xml:space="preserve">the </w:t>
      </w:r>
      <w:r w:rsidRPr="00C2213C">
        <w:t xml:space="preserve">Contractor will develop </w:t>
      </w:r>
      <w:r w:rsidR="00BD2F3F" w:rsidRPr="00C2213C">
        <w:t>Software</w:t>
      </w:r>
      <w:r w:rsidRPr="00C2213C">
        <w:t xml:space="preserve"> changes under DSD-ENG-SW</w:t>
      </w:r>
      <w:r w:rsidR="0067496D" w:rsidRPr="00C2213C">
        <w:t>, or if the Contractor</w:t>
      </w:r>
      <w:r w:rsidRPr="00C2213C">
        <w:t xml:space="preserve"> </w:t>
      </w:r>
      <w:r w:rsidR="0067496D" w:rsidRPr="00C2213C">
        <w:t xml:space="preserve">will not develop </w:t>
      </w:r>
      <w:r w:rsidR="00BD2F3F" w:rsidRPr="00C2213C">
        <w:t>Software</w:t>
      </w:r>
      <w:r w:rsidR="0067496D" w:rsidRPr="00C2213C">
        <w:t xml:space="preserve"> changes </w:t>
      </w:r>
      <w:r w:rsidRPr="00C2213C">
        <w:t xml:space="preserve">but will be required to install </w:t>
      </w:r>
      <w:r w:rsidR="00BD2F3F" w:rsidRPr="00C2213C">
        <w:t>Software</w:t>
      </w:r>
      <w:r w:rsidRPr="00C2213C">
        <w:t xml:space="preserve"> updates </w:t>
      </w:r>
      <w:r w:rsidR="00C77CAB" w:rsidRPr="00C2213C">
        <w:t xml:space="preserve">and new applications </w:t>
      </w:r>
      <w:r w:rsidRPr="00C2213C">
        <w:t>as a system administration Service.</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91770" w:rsidRPr="00C2213C" w14:paraId="47C51490" w14:textId="77777777" w:rsidTr="006011D4">
        <w:tc>
          <w:tcPr>
            <w:tcW w:w="9067" w:type="dxa"/>
            <w:shd w:val="clear" w:color="auto" w:fill="auto"/>
          </w:tcPr>
          <w:p w14:paraId="5831F26D" w14:textId="77777777" w:rsidR="00A91770" w:rsidRPr="00C2213C" w:rsidRDefault="00A91770" w:rsidP="001F1047">
            <w:pPr>
              <w:pStyle w:val="ASDEFCONOption"/>
            </w:pPr>
            <w:bookmarkStart w:id="78" w:name="_Ref355250568"/>
            <w:r w:rsidRPr="00C2213C">
              <w:t xml:space="preserve">Option A: </w:t>
            </w:r>
            <w:r w:rsidR="00A9059F" w:rsidRPr="00C2213C">
              <w:t xml:space="preserve"> </w:t>
            </w:r>
            <w:r w:rsidRPr="00C2213C">
              <w:t xml:space="preserve">For when the Contractor will develop </w:t>
            </w:r>
            <w:r w:rsidR="00BD2F3F" w:rsidRPr="00C2213C">
              <w:t>Software</w:t>
            </w:r>
            <w:r w:rsidRPr="00C2213C">
              <w:t xml:space="preserve"> changes.</w:t>
            </w:r>
          </w:p>
          <w:p w14:paraId="0F2E123F" w14:textId="77777777" w:rsidR="00A91770" w:rsidRPr="00C2213C" w:rsidRDefault="00A91770" w:rsidP="00A91770">
            <w:pPr>
              <w:pStyle w:val="SOWTL4-ASDEFCON"/>
            </w:pPr>
            <w:r w:rsidRPr="00C2213C">
              <w:t xml:space="preserve">The Contractor shall implement </w:t>
            </w:r>
            <w:r w:rsidR="00BD2F3F" w:rsidRPr="00C2213C">
              <w:t>Software</w:t>
            </w:r>
            <w:r w:rsidRPr="00C2213C">
              <w:t xml:space="preserve"> Updates as </w:t>
            </w:r>
            <w:r w:rsidR="00BD2F3F" w:rsidRPr="00C2213C">
              <w:t>Software</w:t>
            </w:r>
            <w:r w:rsidRPr="00C2213C">
              <w:t xml:space="preserve"> changes in accordance with DSD-ENG-SW.</w:t>
            </w:r>
          </w:p>
          <w:p w14:paraId="757EBBC6" w14:textId="77777777" w:rsidR="00A91770" w:rsidRPr="00C2213C" w:rsidRDefault="00A91770" w:rsidP="001F1047">
            <w:pPr>
              <w:pStyle w:val="ASDEFCONOption"/>
            </w:pPr>
            <w:r w:rsidRPr="00C2213C">
              <w:t>Option B:</w:t>
            </w:r>
            <w:r w:rsidR="00A9059F" w:rsidRPr="00C2213C">
              <w:t xml:space="preserve"> </w:t>
            </w:r>
            <w:r w:rsidRPr="00C2213C">
              <w:t xml:space="preserve"> For when the Contractor will not develop </w:t>
            </w:r>
            <w:r w:rsidR="00BD2F3F" w:rsidRPr="00C2213C">
              <w:t>Software</w:t>
            </w:r>
            <w:r w:rsidRPr="00C2213C">
              <w:t xml:space="preserve"> changes but will be required to install specific </w:t>
            </w:r>
            <w:r w:rsidR="00BD2F3F" w:rsidRPr="00C2213C">
              <w:t>Software</w:t>
            </w:r>
            <w:r w:rsidRPr="00C2213C">
              <w:t xml:space="preserve"> Updates (eg, ‘service packs’ and ‘hot fixes’).</w:t>
            </w:r>
          </w:p>
          <w:p w14:paraId="19F6804F" w14:textId="77777777" w:rsidR="00A91770" w:rsidRPr="00C2213C" w:rsidRDefault="00A91770" w:rsidP="00A91770">
            <w:pPr>
              <w:pStyle w:val="SOWTL4-ASDEFCON"/>
            </w:pPr>
            <w:r w:rsidRPr="00C2213C">
              <w:t xml:space="preserve">When requested by the Commonwealth Representative, the Contractor shall develop and deliver an implementation plan to adequately control the implementation of a </w:t>
            </w:r>
            <w:r w:rsidR="00BD2F3F" w:rsidRPr="00C2213C">
              <w:t>Software</w:t>
            </w:r>
            <w:r w:rsidRPr="00C2213C">
              <w:t xml:space="preserve"> Update and its impact on the ICT System.</w:t>
            </w:r>
          </w:p>
          <w:p w14:paraId="20A52766" w14:textId="77777777" w:rsidR="00A91770" w:rsidRPr="00C2213C" w:rsidRDefault="00A91770" w:rsidP="00A91770">
            <w:pPr>
              <w:pStyle w:val="SOWTL4-ASDEFCON"/>
            </w:pPr>
            <w:r w:rsidRPr="00C2213C">
              <w:t>The Contractor shall provide the implementation plan to the Commonwealth Representative for Approval.</w:t>
            </w:r>
          </w:p>
          <w:p w14:paraId="7AE53F94" w14:textId="77777777" w:rsidR="00A91770" w:rsidRPr="00C2213C" w:rsidRDefault="00A91770" w:rsidP="00A91770">
            <w:pPr>
              <w:pStyle w:val="SOWTL4-ASDEFCON"/>
            </w:pPr>
            <w:r w:rsidRPr="00C2213C">
              <w:t xml:space="preserve">The Contractor shall implement the </w:t>
            </w:r>
            <w:r w:rsidR="00BD2F3F" w:rsidRPr="00C2213C">
              <w:t>Software</w:t>
            </w:r>
            <w:r w:rsidRPr="00C2213C">
              <w:t xml:space="preserve"> Update for the applicable </w:t>
            </w:r>
            <w:r w:rsidR="00BD2F3F" w:rsidRPr="00C2213C">
              <w:t>Software</w:t>
            </w:r>
            <w:r w:rsidRPr="00C2213C">
              <w:t xml:space="preserve"> Product(s) in accordance with the Approved implementation plan.</w:t>
            </w:r>
          </w:p>
        </w:tc>
      </w:tr>
    </w:tbl>
    <w:p w14:paraId="45026F7F" w14:textId="77777777" w:rsidR="000B5D6E" w:rsidRDefault="000B5D6E" w:rsidP="000B5D6E">
      <w:pPr>
        <w:pStyle w:val="ASDEFCONOptionSpace"/>
      </w:pPr>
    </w:p>
    <w:p w14:paraId="6EB2C5A1" w14:textId="77777777" w:rsidR="000D2682" w:rsidRDefault="00BD2F3F" w:rsidP="001F1047">
      <w:pPr>
        <w:pStyle w:val="SOWHL3-ASDEFCON"/>
      </w:pPr>
      <w:bookmarkStart w:id="79" w:name="_Ref497399499"/>
      <w:r w:rsidRPr="00C2213C">
        <w:t>Software</w:t>
      </w:r>
      <w:r w:rsidR="000D2682" w:rsidRPr="00C2213C">
        <w:t xml:space="preserve"> Licence Management</w:t>
      </w:r>
      <w:bookmarkEnd w:id="73"/>
      <w:bookmarkEnd w:id="74"/>
      <w:bookmarkEnd w:id="75"/>
      <w:bookmarkEnd w:id="78"/>
      <w:bookmarkEnd w:id="79"/>
    </w:p>
    <w:p w14:paraId="5B54B237" w14:textId="77777777" w:rsidR="0098783E" w:rsidRPr="00C2213C" w:rsidRDefault="0098783E" w:rsidP="0098783E">
      <w:pPr>
        <w:pStyle w:val="NoteToDrafters-ASDEFCON"/>
      </w:pPr>
      <w:r>
        <w:t>Note to drafters: If DSD-ENG-SEC clause 6.2.4, Security Tools, is included in the draft Contract, ensure that the applicable security-related Software licences are identified in SOW Annex A.</w:t>
      </w:r>
    </w:p>
    <w:p w14:paraId="5B45C437" w14:textId="77777777" w:rsidR="000D2682" w:rsidRPr="00C2213C" w:rsidRDefault="000D2682" w:rsidP="00707DB5">
      <w:pPr>
        <w:pStyle w:val="SOWTL4-ASDEFCON"/>
      </w:pPr>
      <w:bookmarkStart w:id="80" w:name="_Ref315362228"/>
      <w:r w:rsidRPr="00C2213C">
        <w:t xml:space="preserve">The Contractor shall manage the distribution of </w:t>
      </w:r>
      <w:r w:rsidR="00BD2F3F" w:rsidRPr="00C2213C">
        <w:t>Software</w:t>
      </w:r>
      <w:r w:rsidRPr="00C2213C">
        <w:t xml:space="preserve"> licences for all </w:t>
      </w:r>
      <w:r w:rsidR="00BD2F3F" w:rsidRPr="00C2213C">
        <w:t>Software</w:t>
      </w:r>
      <w:r w:rsidRPr="00C2213C">
        <w:t xml:space="preserve"> Products listed at Annex A for which the Contractor is allocated that responsibility.</w:t>
      </w:r>
      <w:bookmarkEnd w:id="80"/>
    </w:p>
    <w:p w14:paraId="1E8562D3" w14:textId="77777777" w:rsidR="004331C2" w:rsidRPr="00C2213C" w:rsidRDefault="004331C2" w:rsidP="00707DB5">
      <w:pPr>
        <w:pStyle w:val="SOWTL4-ASDEFCON"/>
      </w:pPr>
      <w:bookmarkStart w:id="81" w:name="_Ref315362231"/>
      <w:r w:rsidRPr="00C2213C">
        <w:t xml:space="preserve">For </w:t>
      </w:r>
      <w:r w:rsidR="00BD2F3F" w:rsidRPr="00C2213C">
        <w:t>Software</w:t>
      </w:r>
      <w:r w:rsidRPr="00C2213C">
        <w:t xml:space="preserve"> Products that are subject to subscription licencing (ie, </w:t>
      </w:r>
      <w:r w:rsidR="00BD2F3F" w:rsidRPr="00C2213C">
        <w:t>Software</w:t>
      </w:r>
      <w:r w:rsidRPr="00C2213C">
        <w:t xml:space="preserve"> that will only function for the period of a licence), the Contractor shall monitor these subscription licences to ensure that there is no gap in functionality due to a subscription licence expiring.</w:t>
      </w:r>
      <w:bookmarkEnd w:id="81"/>
    </w:p>
    <w:p w14:paraId="7E2D0141" w14:textId="77777777" w:rsidR="000D2682" w:rsidRPr="00C2213C" w:rsidRDefault="000D2682" w:rsidP="00707DB5">
      <w:pPr>
        <w:pStyle w:val="SOWTL4-ASDEFCON"/>
      </w:pPr>
      <w:bookmarkStart w:id="82" w:name="_Ref315362383"/>
      <w:r w:rsidRPr="00C2213C">
        <w:t xml:space="preserve">The Contractor shall maintain records for all </w:t>
      </w:r>
      <w:r w:rsidR="00BD2F3F" w:rsidRPr="00C2213C">
        <w:t>Software</w:t>
      </w:r>
      <w:r w:rsidRPr="00C2213C">
        <w:t xml:space="preserve"> licences including, for each </w:t>
      </w:r>
      <w:r w:rsidR="00BD2F3F" w:rsidRPr="00C2213C">
        <w:t>Software</w:t>
      </w:r>
      <w:r w:rsidRPr="00C2213C">
        <w:t xml:space="preserve"> application or other licensed </w:t>
      </w:r>
      <w:r w:rsidR="00BD2F3F" w:rsidRPr="00C2213C">
        <w:t>Software</w:t>
      </w:r>
      <w:r w:rsidRPr="00C2213C">
        <w:t xml:space="preserve"> Product:</w:t>
      </w:r>
      <w:bookmarkEnd w:id="82"/>
    </w:p>
    <w:p w14:paraId="1F961B31" w14:textId="77777777" w:rsidR="000D2682" w:rsidRPr="00C2213C" w:rsidRDefault="000D2682" w:rsidP="00DA6E75">
      <w:pPr>
        <w:pStyle w:val="SOWSubL1-ASDEFCON"/>
      </w:pPr>
      <w:r w:rsidRPr="00C2213C">
        <w:t>the total number of licences supported under this Contract;</w:t>
      </w:r>
    </w:p>
    <w:p w14:paraId="5C9DF4F3" w14:textId="77777777" w:rsidR="000D2682" w:rsidRPr="00C2213C" w:rsidRDefault="000D2682" w:rsidP="00707DB5">
      <w:pPr>
        <w:pStyle w:val="SOWSubL1-ASDEFCON"/>
      </w:pPr>
      <w:r w:rsidRPr="00C2213C">
        <w:t>the total number of licences on issue to Defence users;</w:t>
      </w:r>
    </w:p>
    <w:p w14:paraId="32CAF96D" w14:textId="77777777" w:rsidR="000D2682" w:rsidRPr="00C2213C" w:rsidRDefault="000D2682" w:rsidP="00707DB5">
      <w:pPr>
        <w:pStyle w:val="SOWSubL1-ASDEFCON"/>
      </w:pPr>
      <w:r w:rsidRPr="00C2213C">
        <w:t>the total number of licences available for issue;</w:t>
      </w:r>
    </w:p>
    <w:p w14:paraId="2FCF9AB3" w14:textId="77777777" w:rsidR="000D2682" w:rsidRPr="00C2213C" w:rsidRDefault="000D2682" w:rsidP="00707DB5">
      <w:pPr>
        <w:pStyle w:val="SOWSubL1-ASDEFCON"/>
      </w:pPr>
      <w:r w:rsidRPr="00C2213C">
        <w:t>records of licences issued, including:</w:t>
      </w:r>
    </w:p>
    <w:p w14:paraId="4A6E7F2C" w14:textId="77777777" w:rsidR="000D2682" w:rsidRPr="00C2213C" w:rsidRDefault="000D2682" w:rsidP="00707DB5">
      <w:pPr>
        <w:pStyle w:val="SOWSubL2-ASDEFCON"/>
      </w:pPr>
      <w:r w:rsidRPr="00C2213C">
        <w:t>the date issued</w:t>
      </w:r>
      <w:r w:rsidR="000F7F98" w:rsidRPr="00C2213C">
        <w:t>;</w:t>
      </w:r>
    </w:p>
    <w:p w14:paraId="0C119307" w14:textId="77777777" w:rsidR="000D2682" w:rsidRPr="00C2213C" w:rsidRDefault="000D2682" w:rsidP="00707DB5">
      <w:pPr>
        <w:pStyle w:val="SOWSubL2-ASDEFCON"/>
      </w:pPr>
      <w:r w:rsidRPr="00C2213C">
        <w:t>the quantity issued</w:t>
      </w:r>
      <w:r w:rsidR="000F7F98" w:rsidRPr="00C2213C">
        <w:t>;</w:t>
      </w:r>
    </w:p>
    <w:p w14:paraId="1942376E" w14:textId="77777777" w:rsidR="000D2682" w:rsidRPr="00C2213C" w:rsidRDefault="000D2682" w:rsidP="00707DB5">
      <w:pPr>
        <w:pStyle w:val="SOWSubL2-ASDEFCON"/>
      </w:pPr>
      <w:r w:rsidRPr="00C2213C">
        <w:t>the system on which the licences are to be used</w:t>
      </w:r>
      <w:r w:rsidR="000F7F98" w:rsidRPr="00C2213C">
        <w:t>;</w:t>
      </w:r>
    </w:p>
    <w:p w14:paraId="1C55402B" w14:textId="77777777" w:rsidR="000D2682" w:rsidRPr="00C2213C" w:rsidRDefault="000D2682" w:rsidP="00707DB5">
      <w:pPr>
        <w:pStyle w:val="SOWSubL2-ASDEFCON"/>
      </w:pPr>
      <w:r w:rsidRPr="00C2213C">
        <w:t>the Defence user responsible for the use of the licences</w:t>
      </w:r>
      <w:r w:rsidR="000F7F98" w:rsidRPr="00C2213C">
        <w:t>;</w:t>
      </w:r>
      <w:r w:rsidRPr="00C2213C">
        <w:t xml:space="preserve"> and</w:t>
      </w:r>
    </w:p>
    <w:p w14:paraId="0D8B76DC" w14:textId="77777777" w:rsidR="000D2682" w:rsidRPr="00C2213C" w:rsidRDefault="000D2682" w:rsidP="00707DB5">
      <w:pPr>
        <w:pStyle w:val="SOWSubL2-ASDEFCON"/>
      </w:pPr>
      <w:r w:rsidRPr="00C2213C">
        <w:t>the person authorising the issue; and</w:t>
      </w:r>
    </w:p>
    <w:p w14:paraId="3A5B831B" w14:textId="77777777" w:rsidR="000D2682" w:rsidRPr="00C2213C" w:rsidRDefault="000D2682" w:rsidP="00707DB5">
      <w:pPr>
        <w:pStyle w:val="SOWSubL1-ASDEFCON"/>
      </w:pPr>
      <w:r w:rsidRPr="00C2213C">
        <w:t xml:space="preserve">details of the scope of each licence (ie, so that it is clear to all parties exactly what support is provided </w:t>
      </w:r>
      <w:r w:rsidR="005A4263" w:rsidRPr="00C2213C">
        <w:t xml:space="preserve">with </w:t>
      </w:r>
      <w:r w:rsidRPr="00C2213C">
        <w:t xml:space="preserve">the licence, such as the availability of </w:t>
      </w:r>
      <w:r w:rsidR="00BD2F3F" w:rsidRPr="00C2213C">
        <w:t>Software</w:t>
      </w:r>
      <w:r w:rsidRPr="00C2213C">
        <w:t xml:space="preserve"> Updates).</w:t>
      </w:r>
    </w:p>
    <w:p w14:paraId="63C16A97" w14:textId="77777777" w:rsidR="00D83C72" w:rsidRPr="00C2213C" w:rsidRDefault="00E21163" w:rsidP="001F1047">
      <w:pPr>
        <w:pStyle w:val="SOWHL3-ASDEFCON"/>
      </w:pPr>
      <w:bookmarkStart w:id="83" w:name="_Ref314659376"/>
      <w:bookmarkStart w:id="84" w:name="_Toc355162924"/>
      <w:r w:rsidRPr="00C2213C">
        <w:t xml:space="preserve">Maintenance of </w:t>
      </w:r>
      <w:r w:rsidR="00A82B1C" w:rsidRPr="00C2213C">
        <w:t xml:space="preserve">System </w:t>
      </w:r>
      <w:r w:rsidR="00D83C72" w:rsidRPr="00C2213C">
        <w:t>Record</w:t>
      </w:r>
      <w:r w:rsidR="00F9766E" w:rsidRPr="00C2213C">
        <w:t>s</w:t>
      </w:r>
      <w:bookmarkEnd w:id="76"/>
      <w:bookmarkEnd w:id="83"/>
      <w:bookmarkEnd w:id="84"/>
    </w:p>
    <w:p w14:paraId="0E22FD26" w14:textId="77777777" w:rsidR="009A37F1" w:rsidRPr="00C2213C" w:rsidRDefault="009A37F1" w:rsidP="001F1047">
      <w:pPr>
        <w:pStyle w:val="NoteToDrafters-ASDEFCON"/>
      </w:pPr>
      <w:r w:rsidRPr="00C2213C">
        <w:t>Note to drafters:  Select one of the following clauses depending upon whether or not the Contractor will also have Configuration Management responsibilities for the ICT System(s) under the resultant Contract.</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91770" w:rsidRPr="00C2213C" w14:paraId="00D126C3" w14:textId="77777777" w:rsidTr="006C69AC">
        <w:tc>
          <w:tcPr>
            <w:tcW w:w="9067" w:type="dxa"/>
            <w:shd w:val="clear" w:color="auto" w:fill="auto"/>
          </w:tcPr>
          <w:p w14:paraId="6F56498F" w14:textId="77777777" w:rsidR="00A91770" w:rsidRPr="00C2213C" w:rsidRDefault="00A91770" w:rsidP="00B02797">
            <w:pPr>
              <w:pStyle w:val="ASDEFCONOption"/>
              <w:keepNext w:val="0"/>
            </w:pPr>
            <w:r w:rsidRPr="00C2213C">
              <w:t>Option A:  Include when the Contractor is not responsible for the Configuration Management of the ICT System(s).</w:t>
            </w:r>
          </w:p>
          <w:p w14:paraId="5C50D9F9" w14:textId="1BFE98F9" w:rsidR="00A91770" w:rsidRPr="00C2213C" w:rsidRDefault="00A91770" w:rsidP="00A91770">
            <w:pPr>
              <w:pStyle w:val="SOWTL4-ASDEFCON"/>
            </w:pPr>
            <w:bookmarkStart w:id="85" w:name="_Ref315273059"/>
            <w:r w:rsidRPr="00C2213C">
              <w:t xml:space="preserve">The Contractor shall inform the Commonwealth Representative or an Associated Party nominated by the Commonwealth Representative of the need for changes to the Configuration Status Accounting records for the ICT System(s) identified at clause </w:t>
            </w:r>
            <w:r w:rsidRPr="00C2213C">
              <w:fldChar w:fldCharType="begin"/>
            </w:r>
            <w:r w:rsidRPr="00C2213C">
              <w:instrText xml:space="preserve"> REF _Ref314484689 \r \h </w:instrText>
            </w:r>
            <w:r w:rsidR="006C69AC">
              <w:instrText xml:space="preserve"> \* MERGEFORMAT </w:instrText>
            </w:r>
            <w:r w:rsidRPr="00C2213C">
              <w:fldChar w:fldCharType="separate"/>
            </w:r>
            <w:r w:rsidR="002F0BEF">
              <w:t>6.1.1.1</w:t>
            </w:r>
            <w:r w:rsidRPr="00C2213C">
              <w:fldChar w:fldCharType="end"/>
            </w:r>
            <w:r w:rsidRPr="00C2213C">
              <w:t>.</w:t>
            </w:r>
            <w:bookmarkEnd w:id="85"/>
          </w:p>
          <w:p w14:paraId="24C71C5F" w14:textId="096F58B8" w:rsidR="00A91770" w:rsidRPr="00C2213C" w:rsidRDefault="00A91770" w:rsidP="00A91770">
            <w:pPr>
              <w:pStyle w:val="SOWTL4-ASDEFCON"/>
            </w:pPr>
            <w:r w:rsidRPr="00C2213C">
              <w:t xml:space="preserve">The Contractor shall retain copies of all </w:t>
            </w:r>
            <w:r w:rsidR="00BD2F3F" w:rsidRPr="00C2213C">
              <w:t>Software</w:t>
            </w:r>
            <w:r w:rsidRPr="00C2213C">
              <w:t xml:space="preserve"> Change Requests raised by or actioned through the system administration of the ICT System(s) identified at clause </w:t>
            </w:r>
            <w:r w:rsidRPr="00C2213C">
              <w:fldChar w:fldCharType="begin"/>
            </w:r>
            <w:r w:rsidRPr="00C2213C">
              <w:instrText xml:space="preserve"> REF _Ref314484689 \r \h </w:instrText>
            </w:r>
            <w:r w:rsidRPr="00C2213C">
              <w:fldChar w:fldCharType="separate"/>
            </w:r>
            <w:r w:rsidR="002F0BEF">
              <w:t>6.1.1.1</w:t>
            </w:r>
            <w:r w:rsidRPr="00C2213C">
              <w:fldChar w:fldCharType="end"/>
            </w:r>
            <w:r w:rsidRPr="00C2213C">
              <w:t>.</w:t>
            </w:r>
          </w:p>
          <w:p w14:paraId="0598261B" w14:textId="77777777" w:rsidR="00A91770" w:rsidRPr="00C2213C" w:rsidRDefault="00A91770" w:rsidP="001F1047">
            <w:pPr>
              <w:pStyle w:val="ASDEFCONOption"/>
            </w:pPr>
            <w:r w:rsidRPr="00C2213C">
              <w:t>Option B:  Include when the Contractor has responsibility for Configuration Management of the ICT System(s).</w:t>
            </w:r>
          </w:p>
          <w:p w14:paraId="38FA9920" w14:textId="0E5DFDB8" w:rsidR="00A91770" w:rsidRPr="00C2213C" w:rsidRDefault="00A91770" w:rsidP="004201A0">
            <w:pPr>
              <w:pStyle w:val="SOWTL4-ASDEFCON"/>
            </w:pPr>
            <w:bookmarkStart w:id="86" w:name="_Ref315273062"/>
            <w:r w:rsidRPr="00C2213C">
              <w:t xml:space="preserve">For the ICT System(s) identified at clause </w:t>
            </w:r>
            <w:r w:rsidRPr="00C2213C">
              <w:fldChar w:fldCharType="begin"/>
            </w:r>
            <w:r w:rsidRPr="00C2213C">
              <w:instrText xml:space="preserve"> REF _Ref314484689 \r \h </w:instrText>
            </w:r>
            <w:r w:rsidRPr="00C2213C">
              <w:fldChar w:fldCharType="separate"/>
            </w:r>
            <w:r w:rsidR="002F0BEF">
              <w:t>6.1.1.1</w:t>
            </w:r>
            <w:r w:rsidRPr="00C2213C">
              <w:fldChar w:fldCharType="end"/>
            </w:r>
            <w:r w:rsidRPr="00C2213C">
              <w:t xml:space="preserve">, the Contractor shall provide Configuration Management Services in accordance with DSD-ENG-CM, including the establishment and maintenance of application, application kit and installation script records for </w:t>
            </w:r>
            <w:r w:rsidR="00BD2F3F" w:rsidRPr="00C2213C">
              <w:t>Software</w:t>
            </w:r>
            <w:r w:rsidRPr="00C2213C">
              <w:t xml:space="preserve"> Product(s), as identified under clauses </w:t>
            </w:r>
            <w:r w:rsidR="004201A0" w:rsidRPr="00C2213C">
              <w:fldChar w:fldCharType="begin"/>
            </w:r>
            <w:r w:rsidR="004201A0" w:rsidRPr="00C2213C">
              <w:instrText xml:space="preserve"> REF _Ref497399895 \r \h </w:instrText>
            </w:r>
            <w:r w:rsidR="004201A0" w:rsidRPr="00C2213C">
              <w:fldChar w:fldCharType="separate"/>
            </w:r>
            <w:r w:rsidR="002F0BEF">
              <w:t>6.2.8.9</w:t>
            </w:r>
            <w:r w:rsidR="004201A0" w:rsidRPr="00C2213C">
              <w:fldChar w:fldCharType="end"/>
            </w:r>
            <w:r w:rsidRPr="00C2213C">
              <w:t xml:space="preserve"> to </w:t>
            </w:r>
            <w:r w:rsidRPr="00C2213C">
              <w:fldChar w:fldCharType="begin"/>
            </w:r>
            <w:r w:rsidRPr="00C2213C">
              <w:instrText xml:space="preserve"> REF _Ref361240690 \r \h </w:instrText>
            </w:r>
            <w:r w:rsidRPr="00C2213C">
              <w:fldChar w:fldCharType="separate"/>
            </w:r>
            <w:r w:rsidR="002F0BEF">
              <w:t>6.2.8.12</w:t>
            </w:r>
            <w:r w:rsidRPr="00C2213C">
              <w:fldChar w:fldCharType="end"/>
            </w:r>
            <w:r w:rsidRPr="00C2213C">
              <w:t>.</w:t>
            </w:r>
            <w:bookmarkEnd w:id="86"/>
          </w:p>
        </w:tc>
      </w:tr>
    </w:tbl>
    <w:p w14:paraId="72C8BAEA" w14:textId="77777777" w:rsidR="009A37F1" w:rsidRPr="00C2213C" w:rsidRDefault="009A37F1" w:rsidP="001F1047">
      <w:pPr>
        <w:pStyle w:val="NoteToDrafters-ASDEFCON"/>
      </w:pPr>
      <w:r w:rsidRPr="00C2213C">
        <w:t xml:space="preserve">Note to drafters:  The following requirements for </w:t>
      </w:r>
      <w:r w:rsidR="00555FE7" w:rsidRPr="00C2213C">
        <w:t xml:space="preserve">a </w:t>
      </w:r>
      <w:r w:rsidRPr="00C2213C">
        <w:t>record-keeping system are only relevant when a tool needs to be either used or implemented that is separate from the Configuration Status Accounting system that is used for the ICT System(s).</w:t>
      </w:r>
    </w:p>
    <w:p w14:paraId="19B78611" w14:textId="77777777" w:rsidR="009A37F1" w:rsidRPr="00C2213C" w:rsidRDefault="009A37F1" w:rsidP="00707DB5">
      <w:pPr>
        <w:pStyle w:val="NoteToDrafters-ASDEFCON"/>
      </w:pPr>
      <w:r w:rsidRPr="00C2213C">
        <w:t xml:space="preserve">Select from the following optional clauses A (including A-1 and A-2) or B, based on whether or not the Contractor will be provided with on-line access to a Defence </w:t>
      </w:r>
      <w:r w:rsidR="009722E3" w:rsidRPr="00C2213C">
        <w:t>record-keeping</w:t>
      </w:r>
      <w:r w:rsidR="00CD2D53" w:rsidRPr="00C2213C">
        <w:t xml:space="preserve"> </w:t>
      </w:r>
      <w:r w:rsidRPr="00C2213C">
        <w:t>system.  If a Contractor will be provided access, select clause A-1 and update the Attachment E if the system is provided for their exclusive use, or clause A-2 for shared use (shared with Defence staff or another contractor).</w:t>
      </w:r>
    </w:p>
    <w:p w14:paraId="309EFE23" w14:textId="04C98FE2" w:rsidR="009A37F1" w:rsidRPr="00C2213C" w:rsidRDefault="009A37F1" w:rsidP="00707DB5">
      <w:pPr>
        <w:pStyle w:val="NoteToDrafters-ASDEFCON"/>
      </w:pPr>
      <w:r w:rsidRPr="00C2213C">
        <w:t>Training in Commonwealth-provided information systems is addressed in clause 3.1</w:t>
      </w:r>
      <w:r w:rsidR="00F360C5">
        <w:t>6.1</w:t>
      </w:r>
      <w:r w:rsidRPr="00C2213C">
        <w:t xml:space="preserve"> of the SOW.</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A91770" w:rsidRPr="00C2213C" w14:paraId="1E170998" w14:textId="77777777" w:rsidTr="006C69AC">
        <w:tc>
          <w:tcPr>
            <w:tcW w:w="9067" w:type="dxa"/>
            <w:shd w:val="clear" w:color="auto" w:fill="auto"/>
          </w:tcPr>
          <w:p w14:paraId="5E8854E3" w14:textId="77777777" w:rsidR="00A91770" w:rsidRPr="00C2213C" w:rsidRDefault="00A91770" w:rsidP="00B02797">
            <w:pPr>
              <w:pStyle w:val="ASDEFCONOption"/>
              <w:keepNext w:val="0"/>
            </w:pPr>
            <w:bookmarkStart w:id="87" w:name="_Ref315273190"/>
            <w:r w:rsidRPr="00C2213C">
              <w:t>Option A:  For when the Contractor will be provided with on-line access to a Defence record-keeping system.  The name of the system must be inserted into the applicable clauses below.</w:t>
            </w:r>
          </w:p>
          <w:p w14:paraId="2F2D6FF1" w14:textId="21D47E56" w:rsidR="00A91770" w:rsidRPr="00C2213C" w:rsidRDefault="00A91770" w:rsidP="00A91770">
            <w:pPr>
              <w:pStyle w:val="SOWTL4-ASDEFCON"/>
            </w:pPr>
            <w:bookmarkStart w:id="88" w:name="_Ref315273141"/>
            <w:r w:rsidRPr="00C2213C">
              <w:t xml:space="preserve">The Commonwealth shall provide the Contractor with on-line access to the Defence record-keeping system </w:t>
            </w:r>
            <w:r w:rsidRPr="00C2213C">
              <w:fldChar w:fldCharType="begin">
                <w:ffData>
                  <w:name w:val=""/>
                  <w:enabled/>
                  <w:calcOnExit w:val="0"/>
                  <w:textInput>
                    <w:default w:val="[…INSERT NAME OF SYSTEM / SOFTWARE…]"/>
                  </w:textInput>
                </w:ffData>
              </w:fldChar>
            </w:r>
            <w:r w:rsidRPr="00C2213C">
              <w:instrText xml:space="preserve"> FORMTEXT </w:instrText>
            </w:r>
            <w:r w:rsidRPr="00C2213C">
              <w:fldChar w:fldCharType="separate"/>
            </w:r>
            <w:r w:rsidR="002F0BEF">
              <w:rPr>
                <w:noProof/>
              </w:rPr>
              <w:t>[…INSERT NAME OF SYSTEM / SOFTWARE…]</w:t>
            </w:r>
            <w:r w:rsidRPr="00C2213C">
              <w:fldChar w:fldCharType="end"/>
            </w:r>
            <w:r w:rsidRPr="00C2213C">
              <w:t xml:space="preserve">, for the purposes of meeting the requirements of this clause </w:t>
            </w:r>
            <w:r w:rsidRPr="00C2213C">
              <w:fldChar w:fldCharType="begin"/>
            </w:r>
            <w:r w:rsidRPr="00C2213C">
              <w:instrText xml:space="preserve"> REF _Ref314659376 \r \h </w:instrText>
            </w:r>
            <w:r w:rsidRPr="00C2213C">
              <w:fldChar w:fldCharType="separate"/>
            </w:r>
            <w:r w:rsidR="002F0BEF">
              <w:t>6.2.8</w:t>
            </w:r>
            <w:r w:rsidRPr="00C2213C">
              <w:fldChar w:fldCharType="end"/>
            </w:r>
            <w:r w:rsidRPr="00C2213C">
              <w:t>.</w:t>
            </w:r>
            <w:bookmarkEnd w:id="88"/>
          </w:p>
          <w:p w14:paraId="7D2C4478" w14:textId="77777777" w:rsidR="00A91770" w:rsidRPr="00C2213C" w:rsidRDefault="00A91770" w:rsidP="001F1047">
            <w:pPr>
              <w:pStyle w:val="ASDEFCONOption"/>
            </w:pPr>
            <w:r w:rsidRPr="00C2213C">
              <w:t xml:space="preserve">Option A-1:  For when the Contractor will be provided with hardware and </w:t>
            </w:r>
            <w:r w:rsidR="00BD2F3F" w:rsidRPr="00C2213C">
              <w:t>Software</w:t>
            </w:r>
            <w:r w:rsidRPr="00C2213C">
              <w:t xml:space="preserve"> for a Defence record-keeping system.</w:t>
            </w:r>
          </w:p>
          <w:p w14:paraId="264B9A38" w14:textId="37D31DD7" w:rsidR="00A91770" w:rsidRPr="00C2213C" w:rsidRDefault="00A91770" w:rsidP="00A91770">
            <w:pPr>
              <w:pStyle w:val="SOWTL4-ASDEFCON"/>
            </w:pPr>
            <w:r w:rsidRPr="00C2213C">
              <w:t xml:space="preserve">The Commonwealth shall provide the Contractor with terminals and/or interfaces and GFS to support the use of </w:t>
            </w:r>
            <w:r w:rsidRPr="00C2213C">
              <w:fldChar w:fldCharType="begin">
                <w:ffData>
                  <w:name w:val=""/>
                  <w:enabled/>
                  <w:calcOnExit w:val="0"/>
                  <w:textInput>
                    <w:default w:val="[…INSERT NAME OF SYSTEM / SOFTWARE…]"/>
                  </w:textInput>
                </w:ffData>
              </w:fldChar>
            </w:r>
            <w:r w:rsidRPr="00C2213C">
              <w:instrText xml:space="preserve"> FORMTEXT </w:instrText>
            </w:r>
            <w:r w:rsidRPr="00C2213C">
              <w:fldChar w:fldCharType="separate"/>
            </w:r>
            <w:r w:rsidR="002F0BEF">
              <w:rPr>
                <w:noProof/>
              </w:rPr>
              <w:t>[…INSERT NAME OF SYSTEM / SOFTWARE…]</w:t>
            </w:r>
            <w:r w:rsidRPr="00C2213C">
              <w:fldChar w:fldCharType="end"/>
            </w:r>
            <w:r w:rsidRPr="00C2213C">
              <w:t>, as detailed in Attachment E.</w:t>
            </w:r>
          </w:p>
          <w:p w14:paraId="3D681C1A" w14:textId="77777777" w:rsidR="00A91770" w:rsidRPr="00C2213C" w:rsidRDefault="00A91770" w:rsidP="001F1047">
            <w:pPr>
              <w:pStyle w:val="ASDEFCONOption"/>
            </w:pPr>
            <w:r w:rsidRPr="00C2213C">
              <w:t>Option A-2:  For when the Contractor will share access to a Defence record-keeping system.</w:t>
            </w:r>
          </w:p>
          <w:p w14:paraId="5E0AEF67" w14:textId="6A34EBDE" w:rsidR="00A91770" w:rsidRPr="00C2213C" w:rsidRDefault="00A91770" w:rsidP="00A91770">
            <w:pPr>
              <w:pStyle w:val="SOWTL4-ASDEFCON"/>
              <w:rPr>
                <w:bCs/>
                <w:iCs/>
              </w:rPr>
            </w:pPr>
            <w:r w:rsidRPr="00C2213C">
              <w:t xml:space="preserve">The Commonwealth shall provide the Contractor with access to </w:t>
            </w:r>
            <w:r w:rsidRPr="00C2213C">
              <w:fldChar w:fldCharType="begin">
                <w:ffData>
                  <w:name w:val="Text8"/>
                  <w:enabled/>
                  <w:calcOnExit w:val="0"/>
                  <w:textInput>
                    <w:default w:val="[…INSERT NUMBER…]"/>
                  </w:textInput>
                </w:ffData>
              </w:fldChar>
            </w:r>
            <w:r w:rsidRPr="00C2213C">
              <w:instrText xml:space="preserve"> FORMTEXT </w:instrText>
            </w:r>
            <w:r w:rsidRPr="00C2213C">
              <w:fldChar w:fldCharType="separate"/>
            </w:r>
            <w:r w:rsidR="002F0BEF">
              <w:rPr>
                <w:noProof/>
              </w:rPr>
              <w:t>[…INSERT NUMBER…]</w:t>
            </w:r>
            <w:r w:rsidRPr="00C2213C">
              <w:fldChar w:fldCharType="end"/>
            </w:r>
            <w:r w:rsidRPr="00C2213C">
              <w:t xml:space="preserve"> of shared </w:t>
            </w:r>
            <w:r w:rsidRPr="00C2213C">
              <w:fldChar w:fldCharType="begin">
                <w:ffData>
                  <w:name w:val=""/>
                  <w:enabled/>
                  <w:calcOnExit w:val="0"/>
                  <w:textInput>
                    <w:default w:val="[…INSERT NAME OF SYSTEM…]"/>
                  </w:textInput>
                </w:ffData>
              </w:fldChar>
            </w:r>
            <w:r w:rsidRPr="00C2213C">
              <w:instrText xml:space="preserve"> FORMTEXT </w:instrText>
            </w:r>
            <w:r w:rsidRPr="00C2213C">
              <w:fldChar w:fldCharType="separate"/>
            </w:r>
            <w:r w:rsidR="002F0BEF">
              <w:rPr>
                <w:noProof/>
              </w:rPr>
              <w:t>[…INSERT NAME OF SYSTEM…]</w:t>
            </w:r>
            <w:r w:rsidRPr="00C2213C">
              <w:fldChar w:fldCharType="end"/>
            </w:r>
            <w:r w:rsidRPr="00C2213C">
              <w:t xml:space="preserve"> terminals at </w:t>
            </w:r>
            <w:r w:rsidRPr="00C2213C">
              <w:fldChar w:fldCharType="begin">
                <w:ffData>
                  <w:name w:val=""/>
                  <w:enabled/>
                  <w:calcOnExit w:val="0"/>
                  <w:textInput>
                    <w:default w:val="[…INSERT LOCATION/TIME DETAILS…]"/>
                  </w:textInput>
                </w:ffData>
              </w:fldChar>
            </w:r>
            <w:r w:rsidRPr="00C2213C">
              <w:instrText xml:space="preserve"> FORMTEXT </w:instrText>
            </w:r>
            <w:r w:rsidRPr="00C2213C">
              <w:fldChar w:fldCharType="separate"/>
            </w:r>
            <w:r w:rsidR="002F0BEF">
              <w:rPr>
                <w:noProof/>
              </w:rPr>
              <w:t>[…INSERT LOCATION/TIME DETAILS…]</w:t>
            </w:r>
            <w:r w:rsidRPr="00C2213C">
              <w:fldChar w:fldCharType="end"/>
            </w:r>
            <w:r w:rsidRPr="00C2213C">
              <w:t>.</w:t>
            </w:r>
          </w:p>
          <w:p w14:paraId="648F3A14" w14:textId="77777777" w:rsidR="00A91770" w:rsidRPr="00C2213C" w:rsidRDefault="00A91770" w:rsidP="001F1047">
            <w:pPr>
              <w:pStyle w:val="ASDEFCONOption"/>
            </w:pPr>
            <w:r w:rsidRPr="00C2213C">
              <w:t>Option B:  For when the Contractor will NOT be provided on-line access to a Defence record-keeping system and the Contractor will be required to implement a system with similar functionality.</w:t>
            </w:r>
          </w:p>
          <w:p w14:paraId="65B3EE2D" w14:textId="216DA766" w:rsidR="00A91770" w:rsidRPr="00C2213C" w:rsidRDefault="00A91770" w:rsidP="00A91770">
            <w:pPr>
              <w:pStyle w:val="SOWTL4-ASDEFCON"/>
            </w:pPr>
            <w:r w:rsidRPr="00C2213C">
              <w:t xml:space="preserve">The Contractor shall implement a record-keeping system to meet the requirements of this clause </w:t>
            </w:r>
            <w:r w:rsidRPr="00C2213C">
              <w:fldChar w:fldCharType="begin"/>
            </w:r>
            <w:r w:rsidRPr="00C2213C">
              <w:instrText xml:space="preserve"> REF _Ref314659376 \r \h </w:instrText>
            </w:r>
            <w:r w:rsidRPr="00C2213C">
              <w:fldChar w:fldCharType="separate"/>
            </w:r>
            <w:r w:rsidR="002F0BEF">
              <w:t>6.2.8</w:t>
            </w:r>
            <w:r w:rsidRPr="00C2213C">
              <w:fldChar w:fldCharType="end"/>
            </w:r>
            <w:r w:rsidRPr="00C2213C">
              <w:t>.</w:t>
            </w:r>
          </w:p>
          <w:p w14:paraId="42C5172E" w14:textId="77777777" w:rsidR="00A91770" w:rsidRPr="00C2213C" w:rsidRDefault="00A91770" w:rsidP="00A91770">
            <w:pPr>
              <w:pStyle w:val="SOWTL4-ASDEFCON"/>
            </w:pPr>
            <w:bookmarkStart w:id="89" w:name="_Ref315273144"/>
            <w:r w:rsidRPr="00C2213C">
              <w:t>The Contractor shall provide all facilities and assistance reasonably required by the Commonwealth in order for the Commonwealth to access the Contractor’s record-keeping system for the duration of the Contract.</w:t>
            </w:r>
            <w:bookmarkEnd w:id="89"/>
          </w:p>
        </w:tc>
      </w:tr>
    </w:tbl>
    <w:p w14:paraId="0242B42E" w14:textId="77777777" w:rsidR="000B5D6E" w:rsidRDefault="000B5D6E" w:rsidP="000B5D6E">
      <w:pPr>
        <w:pStyle w:val="ASDEFCONOptionSpace"/>
      </w:pPr>
    </w:p>
    <w:p w14:paraId="74D7C370" w14:textId="315F9A2D" w:rsidR="005444FB" w:rsidRPr="00C2213C" w:rsidRDefault="005444FB" w:rsidP="00707DB5">
      <w:pPr>
        <w:pStyle w:val="SOWTL4-ASDEFCON"/>
      </w:pPr>
      <w:bookmarkStart w:id="90" w:name="_Ref497399895"/>
      <w:r w:rsidRPr="00C2213C">
        <w:t xml:space="preserve">The Contractor shall </w:t>
      </w:r>
      <w:r w:rsidR="00FD2006" w:rsidRPr="00C2213C">
        <w:t>maintain application</w:t>
      </w:r>
      <w:r w:rsidRPr="00C2213C">
        <w:t xml:space="preserve"> records for each application</w:t>
      </w:r>
      <w:r w:rsidR="00823CD5" w:rsidRPr="00C2213C">
        <w:t xml:space="preserve"> hosted on the ICT System(s) identified at clause </w:t>
      </w:r>
      <w:r w:rsidR="00823CD5" w:rsidRPr="00C2213C">
        <w:fldChar w:fldCharType="begin"/>
      </w:r>
      <w:r w:rsidR="00823CD5" w:rsidRPr="00C2213C">
        <w:instrText xml:space="preserve"> REF _Ref314484689 \r \h </w:instrText>
      </w:r>
      <w:r w:rsidR="00823CD5" w:rsidRPr="00C2213C">
        <w:fldChar w:fldCharType="separate"/>
      </w:r>
      <w:r w:rsidR="002F0BEF">
        <w:t>6.1.1.1</w:t>
      </w:r>
      <w:r w:rsidR="00823CD5" w:rsidRPr="00C2213C">
        <w:fldChar w:fldCharType="end"/>
      </w:r>
      <w:r w:rsidR="000C0186" w:rsidRPr="00C2213C">
        <w:t>,</w:t>
      </w:r>
      <w:r w:rsidR="00FD2006" w:rsidRPr="00C2213C">
        <w:t xml:space="preserve"> consisting of</w:t>
      </w:r>
      <w:r w:rsidRPr="00C2213C">
        <w:t>:</w:t>
      </w:r>
      <w:bookmarkEnd w:id="87"/>
      <w:bookmarkEnd w:id="90"/>
    </w:p>
    <w:p w14:paraId="14719ADF" w14:textId="77777777" w:rsidR="003E616A" w:rsidRPr="00C2213C" w:rsidRDefault="003E616A" w:rsidP="00707DB5">
      <w:pPr>
        <w:pStyle w:val="NoteToDrafters-ASDEFCON"/>
      </w:pPr>
      <w:r w:rsidRPr="00C2213C">
        <w:t xml:space="preserve">Note to drafters:  </w:t>
      </w:r>
      <w:r w:rsidR="00F24A80" w:rsidRPr="00C2213C">
        <w:t>Amend the following list to suit the specific requirements of the Contract</w:t>
      </w:r>
      <w:r w:rsidRPr="00C2213C">
        <w:t>.</w:t>
      </w:r>
    </w:p>
    <w:p w14:paraId="654F282A" w14:textId="77777777" w:rsidR="00BE4DFA" w:rsidRPr="00C2213C" w:rsidRDefault="00BE4DFA" w:rsidP="00DA6E75">
      <w:pPr>
        <w:pStyle w:val="SOWSubL1-ASDEFCON"/>
      </w:pPr>
      <w:r w:rsidRPr="00C2213C">
        <w:t xml:space="preserve">the date on which the application was </w:t>
      </w:r>
      <w:r w:rsidR="00FC6982" w:rsidRPr="00C2213C">
        <w:t>a</w:t>
      </w:r>
      <w:r w:rsidRPr="00C2213C">
        <w:t>ccepted by the Commonwealth</w:t>
      </w:r>
      <w:r w:rsidR="00FC6982" w:rsidRPr="00C2213C">
        <w:t xml:space="preserve"> under the contract in which the application was obtained</w:t>
      </w:r>
      <w:r w:rsidRPr="00C2213C">
        <w:t>;</w:t>
      </w:r>
    </w:p>
    <w:p w14:paraId="28C4B437" w14:textId="77777777" w:rsidR="00BE4DFA" w:rsidRPr="00C2213C" w:rsidRDefault="00BE4DFA" w:rsidP="00707DB5">
      <w:pPr>
        <w:pStyle w:val="SOWSubL1-ASDEFCON"/>
      </w:pPr>
      <w:r w:rsidRPr="00C2213C">
        <w:t xml:space="preserve">the record of </w:t>
      </w:r>
      <w:r w:rsidR="00FC6982" w:rsidRPr="00C2213C">
        <w:t>a</w:t>
      </w:r>
      <w:r w:rsidRPr="00C2213C">
        <w:t>cceptance by the Commonwealth;</w:t>
      </w:r>
    </w:p>
    <w:p w14:paraId="1D427D78" w14:textId="77777777" w:rsidR="00BE4DFA" w:rsidRPr="00C2213C" w:rsidRDefault="00BE4DFA" w:rsidP="00707DB5">
      <w:pPr>
        <w:pStyle w:val="SOWSubL1-ASDEFCON"/>
      </w:pPr>
      <w:r w:rsidRPr="00C2213C">
        <w:t>the name of the application;</w:t>
      </w:r>
    </w:p>
    <w:p w14:paraId="1AD4361E" w14:textId="77777777" w:rsidR="001035BB" w:rsidRPr="00C2213C" w:rsidRDefault="00BE4DFA" w:rsidP="00707DB5">
      <w:pPr>
        <w:pStyle w:val="SOWSubL1-ASDEFCON"/>
      </w:pPr>
      <w:r w:rsidRPr="00C2213C">
        <w:t xml:space="preserve">the version </w:t>
      </w:r>
      <w:r w:rsidR="00B06428" w:rsidRPr="00C2213C">
        <w:t>and/</w:t>
      </w:r>
      <w:r w:rsidR="00473939" w:rsidRPr="00C2213C">
        <w:t xml:space="preserve">or release </w:t>
      </w:r>
      <w:r w:rsidRPr="00C2213C">
        <w:t>number of the application;</w:t>
      </w:r>
    </w:p>
    <w:p w14:paraId="5A2CE85A" w14:textId="77777777" w:rsidR="00BE4DFA" w:rsidRPr="00C2213C" w:rsidRDefault="00BE4DFA" w:rsidP="00707DB5">
      <w:pPr>
        <w:pStyle w:val="SOWSubL1-ASDEFCON"/>
      </w:pPr>
      <w:r w:rsidRPr="00C2213C">
        <w:t>the organisation (vendor or Defence) from which the application was sourced;</w:t>
      </w:r>
    </w:p>
    <w:p w14:paraId="07DA9B2B" w14:textId="77777777" w:rsidR="00473939" w:rsidRPr="00C2213C" w:rsidRDefault="00BE4DFA" w:rsidP="00707DB5">
      <w:pPr>
        <w:pStyle w:val="SOWSubL1-ASDEFCON"/>
      </w:pPr>
      <w:r w:rsidRPr="00C2213C">
        <w:t>the test and trial plan for the application</w:t>
      </w:r>
      <w:r w:rsidR="00473939" w:rsidRPr="00C2213C">
        <w:t>; and</w:t>
      </w:r>
    </w:p>
    <w:p w14:paraId="687F6542" w14:textId="77777777" w:rsidR="00FD2006" w:rsidRPr="00C2213C" w:rsidRDefault="00473939" w:rsidP="00707DB5">
      <w:pPr>
        <w:pStyle w:val="SOWSubL1-ASDEFCON"/>
      </w:pPr>
      <w:r w:rsidRPr="00C2213C">
        <w:t>the test and trial report for the application</w:t>
      </w:r>
      <w:r w:rsidR="00FD2006" w:rsidRPr="00C2213C">
        <w:t>.</w:t>
      </w:r>
    </w:p>
    <w:p w14:paraId="7A5C8E5B" w14:textId="77777777" w:rsidR="00FD2006" w:rsidRPr="00C2213C" w:rsidRDefault="00FD2006" w:rsidP="00707DB5">
      <w:pPr>
        <w:pStyle w:val="SOWTL4-ASDEFCON"/>
      </w:pPr>
      <w:r w:rsidRPr="00C2213C">
        <w:t>The Contractor shall maintain application kit records</w:t>
      </w:r>
      <w:r w:rsidR="00A75729" w:rsidRPr="00C2213C">
        <w:t>,</w:t>
      </w:r>
      <w:r w:rsidRPr="00C2213C">
        <w:t xml:space="preserve"> for each application</w:t>
      </w:r>
      <w:r w:rsidR="00A75729" w:rsidRPr="00C2213C">
        <w:t>,</w:t>
      </w:r>
      <w:r w:rsidRPr="00C2213C">
        <w:t xml:space="preserve"> consisting of:</w:t>
      </w:r>
    </w:p>
    <w:p w14:paraId="4BCE4327" w14:textId="77777777" w:rsidR="003E616A" w:rsidRPr="00C2213C" w:rsidRDefault="003E616A" w:rsidP="00707DB5">
      <w:pPr>
        <w:pStyle w:val="NoteToDrafters-ASDEFCON"/>
      </w:pPr>
      <w:r w:rsidRPr="00C2213C">
        <w:t xml:space="preserve">Note to drafters:  </w:t>
      </w:r>
      <w:r w:rsidR="00BE4DFA" w:rsidRPr="00C2213C">
        <w:t>Amend the following list to suit the specific requirements of the Contract</w:t>
      </w:r>
      <w:r w:rsidRPr="00C2213C">
        <w:t>.</w:t>
      </w:r>
    </w:p>
    <w:p w14:paraId="42F30004" w14:textId="77777777" w:rsidR="00BE4DFA" w:rsidRPr="00C2213C" w:rsidRDefault="00BE4DFA" w:rsidP="00DA6E75">
      <w:pPr>
        <w:pStyle w:val="SOWSubL1-ASDEFCON"/>
      </w:pPr>
      <w:r w:rsidRPr="00C2213C">
        <w:t xml:space="preserve">the date on which the application kit was </w:t>
      </w:r>
      <w:r w:rsidR="00CE7162" w:rsidRPr="00C2213C">
        <w:t xml:space="preserve">accepted </w:t>
      </w:r>
      <w:r w:rsidRPr="00C2213C">
        <w:t>by the Commonwealth</w:t>
      </w:r>
      <w:r w:rsidR="00A12C05" w:rsidRPr="00C2213C">
        <w:t xml:space="preserve"> under the contract </w:t>
      </w:r>
      <w:r w:rsidR="005A4263" w:rsidRPr="00C2213C">
        <w:t>from</w:t>
      </w:r>
      <w:r w:rsidR="00A12C05" w:rsidRPr="00C2213C">
        <w:t xml:space="preserve"> which the application kit was obtained</w:t>
      </w:r>
      <w:r w:rsidRPr="00C2213C">
        <w:t>;</w:t>
      </w:r>
    </w:p>
    <w:p w14:paraId="7F5472EA" w14:textId="77777777" w:rsidR="00BE4DFA" w:rsidRPr="00C2213C" w:rsidRDefault="00BE4DFA" w:rsidP="00707DB5">
      <w:pPr>
        <w:pStyle w:val="SOWSubL1-ASDEFCON"/>
      </w:pPr>
      <w:r w:rsidRPr="00C2213C">
        <w:t xml:space="preserve">the record of </w:t>
      </w:r>
      <w:r w:rsidR="00CE7162" w:rsidRPr="00C2213C">
        <w:t xml:space="preserve">acceptance </w:t>
      </w:r>
      <w:r w:rsidRPr="00C2213C">
        <w:t>by the Commonwealth;</w:t>
      </w:r>
    </w:p>
    <w:p w14:paraId="65C97690" w14:textId="77777777" w:rsidR="00BE4DFA" w:rsidRPr="00C2213C" w:rsidRDefault="00BE4DFA" w:rsidP="00707DB5">
      <w:pPr>
        <w:pStyle w:val="SOWSubL1-ASDEFCON"/>
      </w:pPr>
      <w:r w:rsidRPr="00C2213C">
        <w:t xml:space="preserve">the name of the application for which the application kit </w:t>
      </w:r>
      <w:r w:rsidR="005A4263" w:rsidRPr="00C2213C">
        <w:t>wa</w:t>
      </w:r>
      <w:r w:rsidRPr="00C2213C">
        <w:t>s produced;</w:t>
      </w:r>
    </w:p>
    <w:p w14:paraId="7CD66061" w14:textId="77777777" w:rsidR="00BE4DFA" w:rsidRPr="00C2213C" w:rsidRDefault="00BE4DFA" w:rsidP="00707DB5">
      <w:pPr>
        <w:pStyle w:val="SOWSubL1-ASDEFCON"/>
      </w:pPr>
      <w:r w:rsidRPr="00C2213C">
        <w:t xml:space="preserve">the version </w:t>
      </w:r>
      <w:r w:rsidR="00B06428" w:rsidRPr="00C2213C">
        <w:t>and/</w:t>
      </w:r>
      <w:r w:rsidR="00473939" w:rsidRPr="00C2213C">
        <w:t xml:space="preserve">or release </w:t>
      </w:r>
      <w:r w:rsidRPr="00C2213C">
        <w:t xml:space="preserve">number of the application for which the application kit </w:t>
      </w:r>
      <w:r w:rsidR="005A4263" w:rsidRPr="00C2213C">
        <w:t>wa</w:t>
      </w:r>
      <w:r w:rsidRPr="00C2213C">
        <w:t>s produced;</w:t>
      </w:r>
    </w:p>
    <w:p w14:paraId="473C62EC" w14:textId="77777777" w:rsidR="00BE4DFA" w:rsidRPr="00C2213C" w:rsidRDefault="00BE4DFA" w:rsidP="00707DB5">
      <w:pPr>
        <w:pStyle w:val="SOWSubL1-ASDEFCON"/>
      </w:pPr>
      <w:r w:rsidRPr="00C2213C">
        <w:t>the name of the application kit;</w:t>
      </w:r>
    </w:p>
    <w:p w14:paraId="72ABD0F9" w14:textId="77777777" w:rsidR="00BE4DFA" w:rsidRPr="00C2213C" w:rsidRDefault="00BE4DFA" w:rsidP="00707DB5">
      <w:pPr>
        <w:pStyle w:val="SOWSubL1-ASDEFCON"/>
      </w:pPr>
      <w:r w:rsidRPr="00C2213C">
        <w:t>the test and trial plan for the application kit;</w:t>
      </w:r>
    </w:p>
    <w:p w14:paraId="447CC71C" w14:textId="77777777" w:rsidR="00BE4DFA" w:rsidRPr="00C2213C" w:rsidRDefault="00BE4DFA" w:rsidP="00707DB5">
      <w:pPr>
        <w:pStyle w:val="SOWSubL1-ASDEFCON"/>
      </w:pPr>
      <w:r w:rsidRPr="00C2213C">
        <w:t>the test and trial report for the application kit;</w:t>
      </w:r>
    </w:p>
    <w:p w14:paraId="01EF5152" w14:textId="77777777" w:rsidR="00BE4DFA" w:rsidRPr="00C2213C" w:rsidRDefault="00BE4DFA" w:rsidP="00707DB5">
      <w:pPr>
        <w:pStyle w:val="SOWSubL1-ASDEFCON"/>
      </w:pPr>
      <w:r w:rsidRPr="00C2213C">
        <w:t>the date on which the test was conducted;</w:t>
      </w:r>
    </w:p>
    <w:p w14:paraId="550F6997" w14:textId="77777777" w:rsidR="00BE4DFA" w:rsidRPr="00C2213C" w:rsidRDefault="00BE4DFA" w:rsidP="00707DB5">
      <w:pPr>
        <w:pStyle w:val="SOWSubL1-ASDEFCON"/>
      </w:pPr>
      <w:r w:rsidRPr="00C2213C">
        <w:t>the location at which the test was conducted;</w:t>
      </w:r>
    </w:p>
    <w:p w14:paraId="4B52A58A" w14:textId="77777777" w:rsidR="00BE4DFA" w:rsidRPr="00C2213C" w:rsidRDefault="00BE4DFA" w:rsidP="00707DB5">
      <w:pPr>
        <w:pStyle w:val="SOWSubL1-ASDEFCON"/>
      </w:pPr>
      <w:r w:rsidRPr="00C2213C">
        <w:t>the name(s) and contact details of the tester(s);</w:t>
      </w:r>
    </w:p>
    <w:p w14:paraId="3CA58E41" w14:textId="77777777" w:rsidR="00BE4DFA" w:rsidRPr="00C2213C" w:rsidRDefault="00BE4DFA" w:rsidP="00707DB5">
      <w:pPr>
        <w:pStyle w:val="SOWSubL1-ASDEFCON"/>
      </w:pPr>
      <w:r w:rsidRPr="00C2213C">
        <w:t>the task or work package identifier under which the application kit was produced;</w:t>
      </w:r>
    </w:p>
    <w:p w14:paraId="364F1567" w14:textId="77777777" w:rsidR="00BE4DFA" w:rsidRPr="00C2213C" w:rsidRDefault="00BE4DFA" w:rsidP="00707DB5">
      <w:pPr>
        <w:pStyle w:val="SOWSubL1-ASDEFCON"/>
      </w:pPr>
      <w:r w:rsidRPr="00C2213C">
        <w:t>the execution environments that the application kit supports;</w:t>
      </w:r>
    </w:p>
    <w:p w14:paraId="12F4D654" w14:textId="77777777" w:rsidR="00BE4DFA" w:rsidRPr="00C2213C" w:rsidRDefault="00BE4DFA" w:rsidP="00707DB5">
      <w:pPr>
        <w:pStyle w:val="SOWSubL1-ASDEFCON"/>
      </w:pPr>
      <w:r w:rsidRPr="00C2213C">
        <w:t>a set of installation instructions; and</w:t>
      </w:r>
    </w:p>
    <w:p w14:paraId="55CF1A0C" w14:textId="77777777" w:rsidR="00FD2006" w:rsidRPr="00C2213C" w:rsidRDefault="00BE4DFA" w:rsidP="00707DB5">
      <w:pPr>
        <w:pStyle w:val="SOWSubL1-ASDEFCON"/>
      </w:pPr>
      <w:r w:rsidRPr="00C2213C">
        <w:t>the target platform</w:t>
      </w:r>
      <w:r w:rsidR="005A4263" w:rsidRPr="00C2213C">
        <w:t>(s)</w:t>
      </w:r>
      <w:r w:rsidR="00FD2006" w:rsidRPr="00C2213C">
        <w:t>.</w:t>
      </w:r>
    </w:p>
    <w:p w14:paraId="05272DC8" w14:textId="77777777" w:rsidR="005444FB" w:rsidRPr="00C2213C" w:rsidRDefault="005444FB" w:rsidP="00707DB5">
      <w:pPr>
        <w:pStyle w:val="SOWTL4-ASDEFCON"/>
      </w:pPr>
      <w:r w:rsidRPr="00C2213C">
        <w:t xml:space="preserve">The Contractor shall maintain </w:t>
      </w:r>
      <w:r w:rsidR="00FD2006" w:rsidRPr="00C2213C">
        <w:t xml:space="preserve">installation script </w:t>
      </w:r>
      <w:r w:rsidRPr="00C2213C">
        <w:t>records</w:t>
      </w:r>
      <w:r w:rsidR="00A75729" w:rsidRPr="00C2213C">
        <w:t>,</w:t>
      </w:r>
      <w:r w:rsidRPr="00C2213C">
        <w:t xml:space="preserve"> for each scripted installation procedure</w:t>
      </w:r>
      <w:r w:rsidR="00A75729" w:rsidRPr="00C2213C">
        <w:t>,</w:t>
      </w:r>
      <w:r w:rsidR="00884C6A" w:rsidRPr="00C2213C">
        <w:t xml:space="preserve"> consisting of</w:t>
      </w:r>
      <w:r w:rsidRPr="00C2213C">
        <w:t>:</w:t>
      </w:r>
    </w:p>
    <w:p w14:paraId="4B1408F4" w14:textId="77777777" w:rsidR="00FD2006" w:rsidRPr="00C2213C" w:rsidRDefault="00FD2006" w:rsidP="00707DB5">
      <w:pPr>
        <w:pStyle w:val="NoteToDrafters-ASDEFCON"/>
      </w:pPr>
      <w:r w:rsidRPr="00C2213C">
        <w:t xml:space="preserve">Note to drafters:  </w:t>
      </w:r>
      <w:r w:rsidR="00BE4DFA" w:rsidRPr="00C2213C">
        <w:t>Amend the following list to suit the specific requirements of the Contract</w:t>
      </w:r>
      <w:r w:rsidRPr="00C2213C">
        <w:t>.</w:t>
      </w:r>
    </w:p>
    <w:p w14:paraId="5AA8546D" w14:textId="77777777" w:rsidR="00E04BD8" w:rsidRPr="00C2213C" w:rsidRDefault="00E04BD8" w:rsidP="00DA6E75">
      <w:pPr>
        <w:pStyle w:val="SOWSubL1-ASDEFCON"/>
      </w:pPr>
      <w:r w:rsidRPr="00C2213C">
        <w:t xml:space="preserve">the date on which the scripted installation procedure </w:t>
      </w:r>
      <w:r w:rsidR="005A4263" w:rsidRPr="00C2213C">
        <w:t>wa</w:t>
      </w:r>
      <w:r w:rsidRPr="00C2213C">
        <w:t>s accepted by the Commonwealth</w:t>
      </w:r>
      <w:r w:rsidR="00A12C05" w:rsidRPr="00C2213C">
        <w:t xml:space="preserve"> under the contract </w:t>
      </w:r>
      <w:r w:rsidR="005A4263" w:rsidRPr="00C2213C">
        <w:t>from</w:t>
      </w:r>
      <w:r w:rsidR="00A12C05" w:rsidRPr="00C2213C">
        <w:t xml:space="preserve"> which the scripted installation procedure was obtained</w:t>
      </w:r>
      <w:r w:rsidRPr="00C2213C">
        <w:t>;</w:t>
      </w:r>
    </w:p>
    <w:p w14:paraId="06BBC6FF" w14:textId="77777777" w:rsidR="00E04BD8" w:rsidRPr="00C2213C" w:rsidRDefault="00E04BD8" w:rsidP="00707DB5">
      <w:pPr>
        <w:pStyle w:val="SOWSubL1-ASDEFCON"/>
      </w:pPr>
      <w:r w:rsidRPr="00C2213C">
        <w:t>the record of acceptance by the Commonwealth;</w:t>
      </w:r>
    </w:p>
    <w:p w14:paraId="6CCDDF9A" w14:textId="77777777" w:rsidR="00E04BD8" w:rsidRPr="00C2213C" w:rsidRDefault="00E04BD8" w:rsidP="00707DB5">
      <w:pPr>
        <w:pStyle w:val="SOWSubL1-ASDEFCON"/>
      </w:pPr>
      <w:r w:rsidRPr="00C2213C">
        <w:t xml:space="preserve">the name of the application for which the scripted installation procedure </w:t>
      </w:r>
      <w:r w:rsidR="00220CC9" w:rsidRPr="00C2213C">
        <w:t>wa</w:t>
      </w:r>
      <w:r w:rsidRPr="00C2213C">
        <w:t>s produced;</w:t>
      </w:r>
    </w:p>
    <w:p w14:paraId="31081547" w14:textId="77777777" w:rsidR="00E04BD8" w:rsidRPr="00C2213C" w:rsidRDefault="00E04BD8" w:rsidP="00707DB5">
      <w:pPr>
        <w:pStyle w:val="SOWSubL1-ASDEFCON"/>
      </w:pPr>
      <w:r w:rsidRPr="00C2213C">
        <w:t xml:space="preserve">the version </w:t>
      </w:r>
      <w:r w:rsidR="00B06428" w:rsidRPr="00C2213C">
        <w:t>and/</w:t>
      </w:r>
      <w:r w:rsidR="00473939" w:rsidRPr="00C2213C">
        <w:t xml:space="preserve">or release </w:t>
      </w:r>
      <w:r w:rsidRPr="00C2213C">
        <w:t xml:space="preserve">number of the application for which the scripted installation procedure </w:t>
      </w:r>
      <w:r w:rsidR="00220CC9" w:rsidRPr="00C2213C">
        <w:t>wa</w:t>
      </w:r>
      <w:r w:rsidRPr="00C2213C">
        <w:t>s produced;</w:t>
      </w:r>
    </w:p>
    <w:p w14:paraId="1E2501DD" w14:textId="77777777" w:rsidR="00E04BD8" w:rsidRPr="00C2213C" w:rsidRDefault="00E04BD8" w:rsidP="00707DB5">
      <w:pPr>
        <w:pStyle w:val="SOWSubL1-ASDEFCON"/>
      </w:pPr>
      <w:r w:rsidRPr="00C2213C">
        <w:t>the name of the scripted installation procedure;</w:t>
      </w:r>
    </w:p>
    <w:p w14:paraId="0CC53030" w14:textId="77777777" w:rsidR="00E04BD8" w:rsidRPr="00C2213C" w:rsidRDefault="00E04BD8" w:rsidP="00707DB5">
      <w:pPr>
        <w:pStyle w:val="SOWSubL1-ASDEFCON"/>
      </w:pPr>
      <w:r w:rsidRPr="00C2213C">
        <w:t>the test and trial plan for the scripted installation procedure;</w:t>
      </w:r>
    </w:p>
    <w:p w14:paraId="03D65E0F" w14:textId="77777777" w:rsidR="00E04BD8" w:rsidRPr="00C2213C" w:rsidRDefault="00E04BD8" w:rsidP="00707DB5">
      <w:pPr>
        <w:pStyle w:val="SOWSubL1-ASDEFCON"/>
      </w:pPr>
      <w:r w:rsidRPr="00C2213C">
        <w:t>the test and trial report for the scripted installation procedure;</w:t>
      </w:r>
    </w:p>
    <w:p w14:paraId="51E316E7" w14:textId="77777777" w:rsidR="00E04BD8" w:rsidRPr="00C2213C" w:rsidRDefault="00E04BD8" w:rsidP="00707DB5">
      <w:pPr>
        <w:pStyle w:val="SOWSubL1-ASDEFCON"/>
      </w:pPr>
      <w:r w:rsidRPr="00C2213C">
        <w:t>the date on which the test was conducted;</w:t>
      </w:r>
    </w:p>
    <w:p w14:paraId="0FF27144" w14:textId="77777777" w:rsidR="00E04BD8" w:rsidRPr="00C2213C" w:rsidRDefault="00E04BD8" w:rsidP="00707DB5">
      <w:pPr>
        <w:pStyle w:val="SOWSubL1-ASDEFCON"/>
      </w:pPr>
      <w:r w:rsidRPr="00C2213C">
        <w:t>the location at which the test was conducted;</w:t>
      </w:r>
    </w:p>
    <w:p w14:paraId="62EFECE8" w14:textId="77777777" w:rsidR="00E04BD8" w:rsidRPr="00C2213C" w:rsidRDefault="00E04BD8" w:rsidP="00707DB5">
      <w:pPr>
        <w:pStyle w:val="SOWSubL1-ASDEFCON"/>
      </w:pPr>
      <w:r w:rsidRPr="00C2213C">
        <w:t>the name and contact details of the tester</w:t>
      </w:r>
      <w:r w:rsidR="00165D61" w:rsidRPr="00C2213C">
        <w:t>(s)</w:t>
      </w:r>
      <w:r w:rsidRPr="00C2213C">
        <w:t>;</w:t>
      </w:r>
    </w:p>
    <w:p w14:paraId="29606AC2" w14:textId="77777777" w:rsidR="00E04BD8" w:rsidRPr="00C2213C" w:rsidRDefault="00E04BD8" w:rsidP="00707DB5">
      <w:pPr>
        <w:pStyle w:val="SOWSubL1-ASDEFCON"/>
      </w:pPr>
      <w:r w:rsidRPr="00C2213C">
        <w:t>the task or work package identifier under which the scripted installation procedure was produced;</w:t>
      </w:r>
    </w:p>
    <w:p w14:paraId="72EC4C38" w14:textId="77777777" w:rsidR="00E04BD8" w:rsidRPr="00C2213C" w:rsidRDefault="00E04BD8" w:rsidP="00707DB5">
      <w:pPr>
        <w:pStyle w:val="SOWSubL1-ASDEFCON"/>
      </w:pPr>
      <w:r w:rsidRPr="00C2213C">
        <w:t>the execution environments that the scripted installation procedure supports; and</w:t>
      </w:r>
    </w:p>
    <w:p w14:paraId="6E3505F0" w14:textId="77777777" w:rsidR="00D2205B" w:rsidRPr="00C2213C" w:rsidRDefault="00E04BD8" w:rsidP="00707DB5">
      <w:pPr>
        <w:pStyle w:val="SOWSubL1-ASDEFCON"/>
      </w:pPr>
      <w:r w:rsidRPr="00C2213C">
        <w:t>an installation instruction</w:t>
      </w:r>
      <w:r w:rsidR="00D2205B" w:rsidRPr="00C2213C">
        <w:t>.</w:t>
      </w:r>
    </w:p>
    <w:p w14:paraId="0331C34C" w14:textId="6E987770" w:rsidR="00884C6A" w:rsidRPr="00C2213C" w:rsidRDefault="00884C6A" w:rsidP="00707DB5">
      <w:pPr>
        <w:pStyle w:val="SOWTL4-ASDEFCON"/>
      </w:pPr>
      <w:bookmarkStart w:id="91" w:name="_Ref361240690"/>
      <w:bookmarkStart w:id="92" w:name="_Ref314659311"/>
      <w:bookmarkStart w:id="93" w:name="_Toc355162925"/>
      <w:r w:rsidRPr="00C2213C">
        <w:t>The Contractor shall maintain distribution records for each of the following</w:t>
      </w:r>
      <w:r w:rsidR="00DA7B4B" w:rsidRPr="00C2213C">
        <w:t xml:space="preserve"> types of </w:t>
      </w:r>
      <w:r w:rsidR="00BD2F3F" w:rsidRPr="00C2213C">
        <w:t>Software</w:t>
      </w:r>
      <w:r w:rsidRPr="00C2213C">
        <w:t xml:space="preserve"> Products</w:t>
      </w:r>
      <w:r w:rsidR="00C025AA" w:rsidRPr="00C2213C">
        <w:t xml:space="preserve"> for the ICT System(s) identified at clause </w:t>
      </w:r>
      <w:r w:rsidR="00C025AA" w:rsidRPr="00C2213C">
        <w:fldChar w:fldCharType="begin"/>
      </w:r>
      <w:r w:rsidR="00C025AA" w:rsidRPr="00C2213C">
        <w:instrText xml:space="preserve"> REF _Ref314484689 \r \h </w:instrText>
      </w:r>
      <w:r w:rsidR="00C025AA" w:rsidRPr="00C2213C">
        <w:fldChar w:fldCharType="separate"/>
      </w:r>
      <w:r w:rsidR="002F0BEF">
        <w:t>6.1.1.1</w:t>
      </w:r>
      <w:r w:rsidR="00C025AA" w:rsidRPr="00C2213C">
        <w:fldChar w:fldCharType="end"/>
      </w:r>
      <w:r w:rsidRPr="00C2213C">
        <w:t>:</w:t>
      </w:r>
      <w:bookmarkEnd w:id="91"/>
    </w:p>
    <w:p w14:paraId="271DFEDF" w14:textId="77777777" w:rsidR="00884C6A" w:rsidRPr="00C2213C" w:rsidRDefault="000B267A" w:rsidP="00DA6E75">
      <w:pPr>
        <w:pStyle w:val="SOWSubL1-ASDEFCON"/>
      </w:pPr>
      <w:r w:rsidRPr="00C2213C">
        <w:t>applications</w:t>
      </w:r>
      <w:r w:rsidR="00884C6A" w:rsidRPr="00C2213C">
        <w:t>;</w:t>
      </w:r>
    </w:p>
    <w:p w14:paraId="44C776B3" w14:textId="77777777" w:rsidR="00884C6A" w:rsidRPr="00C2213C" w:rsidRDefault="00884C6A" w:rsidP="00707DB5">
      <w:pPr>
        <w:pStyle w:val="SOWSubL1-ASDEFCON"/>
      </w:pPr>
      <w:r w:rsidRPr="00C2213C">
        <w:t>application kit</w:t>
      </w:r>
      <w:r w:rsidR="00DA7B4B" w:rsidRPr="00C2213C">
        <w:t>s</w:t>
      </w:r>
      <w:r w:rsidRPr="00C2213C">
        <w:t>; and</w:t>
      </w:r>
    </w:p>
    <w:p w14:paraId="332178A9" w14:textId="77777777" w:rsidR="00884C6A" w:rsidRPr="00C2213C" w:rsidRDefault="00884C6A" w:rsidP="00707DB5">
      <w:pPr>
        <w:pStyle w:val="SOWSubL1-ASDEFCON"/>
      </w:pPr>
      <w:r w:rsidRPr="00C2213C">
        <w:t>scripted installation procedure</w:t>
      </w:r>
      <w:r w:rsidR="00DA7B4B" w:rsidRPr="00C2213C">
        <w:t>s</w:t>
      </w:r>
      <w:r w:rsidRPr="00C2213C">
        <w:t>,</w:t>
      </w:r>
    </w:p>
    <w:p w14:paraId="261EB7C0" w14:textId="77777777" w:rsidR="00884C6A" w:rsidRPr="00C2213C" w:rsidRDefault="00884C6A" w:rsidP="001F1047">
      <w:pPr>
        <w:pStyle w:val="SOWTL4NONUM-ASDEFCON"/>
      </w:pPr>
      <w:r w:rsidRPr="00C2213C">
        <w:t xml:space="preserve">where </w:t>
      </w:r>
      <w:r w:rsidR="00DA7B4B" w:rsidRPr="00C2213C">
        <w:t>each</w:t>
      </w:r>
      <w:r w:rsidRPr="00C2213C">
        <w:t xml:space="preserve"> distribution record </w:t>
      </w:r>
      <w:r w:rsidR="00DA7B4B" w:rsidRPr="00C2213C">
        <w:t>consists</w:t>
      </w:r>
      <w:r w:rsidRPr="00C2213C">
        <w:t xml:space="preserve"> of:</w:t>
      </w:r>
    </w:p>
    <w:p w14:paraId="037BF7C0" w14:textId="77777777" w:rsidR="00884C6A" w:rsidRPr="00C2213C" w:rsidRDefault="00884C6A" w:rsidP="00707DB5">
      <w:pPr>
        <w:pStyle w:val="NoteToDrafters-ASDEFCON"/>
      </w:pPr>
      <w:r w:rsidRPr="00C2213C">
        <w:t>Note to drafters:  Amend the following list to suit the specific requirements of the Contract.</w:t>
      </w:r>
    </w:p>
    <w:p w14:paraId="45DC40AA" w14:textId="77777777" w:rsidR="00884C6A" w:rsidRPr="00C2213C" w:rsidRDefault="00884C6A" w:rsidP="00707DB5">
      <w:pPr>
        <w:pStyle w:val="SOWSubL1-ASDEFCON"/>
      </w:pPr>
      <w:r w:rsidRPr="00C2213C">
        <w:t xml:space="preserve">the date on which the </w:t>
      </w:r>
      <w:r w:rsidR="00DA7B4B" w:rsidRPr="00C2213C">
        <w:t>Products</w:t>
      </w:r>
      <w:r w:rsidRPr="00C2213C">
        <w:t xml:space="preserve"> is issued;</w:t>
      </w:r>
    </w:p>
    <w:p w14:paraId="2DA99147" w14:textId="77777777" w:rsidR="00884C6A" w:rsidRPr="00C2213C" w:rsidRDefault="00884C6A" w:rsidP="00707DB5">
      <w:pPr>
        <w:pStyle w:val="SOWSubL1-ASDEFCON"/>
      </w:pPr>
      <w:r w:rsidRPr="00C2213C">
        <w:t xml:space="preserve">the organisation (Defence unit) to which the </w:t>
      </w:r>
      <w:r w:rsidR="00DA7B4B" w:rsidRPr="00C2213C">
        <w:t>Product i</w:t>
      </w:r>
      <w:r w:rsidRPr="00C2213C">
        <w:t>s issued;</w:t>
      </w:r>
    </w:p>
    <w:p w14:paraId="5D370A43" w14:textId="77777777" w:rsidR="00884C6A" w:rsidRPr="00C2213C" w:rsidRDefault="00884C6A" w:rsidP="00707DB5">
      <w:pPr>
        <w:pStyle w:val="SOWSubL1-ASDEFCON"/>
      </w:pPr>
      <w:r w:rsidRPr="00C2213C">
        <w:t xml:space="preserve">the name the recipient of the </w:t>
      </w:r>
      <w:r w:rsidR="00DA7B4B" w:rsidRPr="00C2213C">
        <w:t>Product</w:t>
      </w:r>
      <w:r w:rsidRPr="00C2213C">
        <w:t>;</w:t>
      </w:r>
    </w:p>
    <w:p w14:paraId="23919265" w14:textId="77777777" w:rsidR="00884C6A" w:rsidRPr="00C2213C" w:rsidRDefault="00884C6A" w:rsidP="00707DB5">
      <w:pPr>
        <w:pStyle w:val="SOWSubL1-ASDEFCON"/>
      </w:pPr>
      <w:r w:rsidRPr="00C2213C">
        <w:t xml:space="preserve">the location of the recipient of the </w:t>
      </w:r>
      <w:r w:rsidR="00DA7B4B" w:rsidRPr="00C2213C">
        <w:t>Product</w:t>
      </w:r>
      <w:r w:rsidRPr="00C2213C">
        <w:t>;</w:t>
      </w:r>
    </w:p>
    <w:p w14:paraId="22A9EF4E" w14:textId="77777777" w:rsidR="00884C6A" w:rsidRPr="00C2213C" w:rsidRDefault="00884C6A" w:rsidP="00707DB5">
      <w:pPr>
        <w:pStyle w:val="SOWSubL1-ASDEFCON"/>
      </w:pPr>
      <w:r w:rsidRPr="00C2213C">
        <w:t xml:space="preserve">the person (eg, system manager) authorising the issue of the </w:t>
      </w:r>
      <w:r w:rsidR="00DA7B4B" w:rsidRPr="00C2213C">
        <w:t>Product</w:t>
      </w:r>
      <w:r w:rsidRPr="00C2213C">
        <w:t>;</w:t>
      </w:r>
    </w:p>
    <w:p w14:paraId="6C4E492B" w14:textId="77777777" w:rsidR="00884C6A" w:rsidRPr="00C2213C" w:rsidRDefault="00884C6A" w:rsidP="00707DB5">
      <w:pPr>
        <w:pStyle w:val="SOWSubL1-ASDEFCON"/>
      </w:pPr>
      <w:r w:rsidRPr="00C2213C">
        <w:t xml:space="preserve">the name of the </w:t>
      </w:r>
      <w:r w:rsidR="00DA7B4B" w:rsidRPr="00C2213C">
        <w:t xml:space="preserve">Product </w:t>
      </w:r>
      <w:r w:rsidRPr="00C2213C">
        <w:t>issued;</w:t>
      </w:r>
    </w:p>
    <w:p w14:paraId="1259DB8D" w14:textId="77777777" w:rsidR="00884C6A" w:rsidRPr="00C2213C" w:rsidRDefault="00884C6A" w:rsidP="00707DB5">
      <w:pPr>
        <w:pStyle w:val="SOWSubL1-ASDEFCON"/>
      </w:pPr>
      <w:r w:rsidRPr="00C2213C">
        <w:t xml:space="preserve">the version number of the </w:t>
      </w:r>
      <w:r w:rsidR="00DA7B4B" w:rsidRPr="00C2213C">
        <w:t>Product issued;</w:t>
      </w:r>
    </w:p>
    <w:p w14:paraId="1C487D7A" w14:textId="77777777" w:rsidR="00DA7B4B" w:rsidRPr="00C2213C" w:rsidRDefault="00884C6A" w:rsidP="00707DB5">
      <w:pPr>
        <w:pStyle w:val="SOWSubL1-ASDEFCON"/>
      </w:pPr>
      <w:r w:rsidRPr="00C2213C">
        <w:t xml:space="preserve">the quantity (number of </w:t>
      </w:r>
      <w:r w:rsidR="00DA7B4B" w:rsidRPr="00C2213C">
        <w:t xml:space="preserve">licences or </w:t>
      </w:r>
      <w:r w:rsidRPr="00C2213C">
        <w:t>scrip</w:t>
      </w:r>
      <w:r w:rsidR="00DA7B4B" w:rsidRPr="00C2213C">
        <w:t>ts, as applicable</w:t>
      </w:r>
      <w:r w:rsidRPr="00C2213C">
        <w:t>) issued</w:t>
      </w:r>
      <w:r w:rsidR="00DA7B4B" w:rsidRPr="00C2213C">
        <w:t>; and</w:t>
      </w:r>
    </w:p>
    <w:p w14:paraId="24026F37" w14:textId="77777777" w:rsidR="00884C6A" w:rsidRPr="00C2213C" w:rsidRDefault="003C44BC" w:rsidP="00707DB5">
      <w:pPr>
        <w:pStyle w:val="SOWSubL1-ASDEFCON"/>
      </w:pPr>
      <w:r w:rsidRPr="00C2213C">
        <w:t>for the distribution of</w:t>
      </w:r>
      <w:r w:rsidR="00DA7B4B" w:rsidRPr="00C2213C">
        <w:t xml:space="preserve"> applications, the target platform(s)</w:t>
      </w:r>
      <w:r w:rsidR="00884C6A" w:rsidRPr="00C2213C">
        <w:t>.</w:t>
      </w:r>
    </w:p>
    <w:p w14:paraId="0C7145CF" w14:textId="77777777" w:rsidR="0045085F" w:rsidRPr="00C2213C" w:rsidRDefault="005D4065" w:rsidP="001F1047">
      <w:pPr>
        <w:pStyle w:val="SOWHL3-ASDEFCON"/>
      </w:pPr>
      <w:bookmarkStart w:id="94" w:name="_Ref361241219"/>
      <w:r w:rsidRPr="00C2213C">
        <w:t>Failure Resolution</w:t>
      </w:r>
      <w:bookmarkEnd w:id="92"/>
      <w:bookmarkEnd w:id="93"/>
      <w:bookmarkEnd w:id="94"/>
    </w:p>
    <w:p w14:paraId="708FCBD8" w14:textId="7C9EED56" w:rsidR="00361D13" w:rsidRPr="00C2213C" w:rsidRDefault="00D549CD" w:rsidP="00707DB5">
      <w:pPr>
        <w:pStyle w:val="SOWTL4-ASDEFCON"/>
      </w:pPr>
      <w:bookmarkStart w:id="95" w:name="_Ref315081713"/>
      <w:bookmarkStart w:id="96" w:name="_Ref267568632"/>
      <w:r w:rsidRPr="00C2213C">
        <w:t xml:space="preserve">The </w:t>
      </w:r>
      <w:r w:rsidR="00DB7734" w:rsidRPr="00C2213C">
        <w:t xml:space="preserve">Contractor shall provide </w:t>
      </w:r>
      <w:r w:rsidR="00587FE6" w:rsidRPr="00C2213C">
        <w:t xml:space="preserve">the following </w:t>
      </w:r>
      <w:r w:rsidR="00DB7734" w:rsidRPr="00C2213C">
        <w:t xml:space="preserve">Services to </w:t>
      </w:r>
      <w:r w:rsidR="00A82B1C" w:rsidRPr="00C2213C">
        <w:t xml:space="preserve">resolve </w:t>
      </w:r>
      <w:r w:rsidR="00B94B3C" w:rsidRPr="00C2213C">
        <w:t>Failures</w:t>
      </w:r>
      <w:r w:rsidR="00A82B1C" w:rsidRPr="00C2213C">
        <w:t xml:space="preserve"> </w:t>
      </w:r>
      <w:r w:rsidR="00F24A80" w:rsidRPr="00C2213C">
        <w:t xml:space="preserve">to the ICT System(s) identified at clause </w:t>
      </w:r>
      <w:r w:rsidR="00F24A80" w:rsidRPr="00C2213C">
        <w:fldChar w:fldCharType="begin"/>
      </w:r>
      <w:r w:rsidR="00F24A80" w:rsidRPr="00C2213C">
        <w:instrText xml:space="preserve"> REF _Ref314484689 \r \h </w:instrText>
      </w:r>
      <w:r w:rsidR="00F24A80" w:rsidRPr="00C2213C">
        <w:fldChar w:fldCharType="separate"/>
      </w:r>
      <w:r w:rsidR="002F0BEF">
        <w:t>6.1.1.1</w:t>
      </w:r>
      <w:r w:rsidR="00F24A80" w:rsidRPr="00C2213C">
        <w:fldChar w:fldCharType="end"/>
      </w:r>
      <w:r w:rsidR="00F24A80" w:rsidRPr="00C2213C">
        <w:t xml:space="preserve">, </w:t>
      </w:r>
      <w:r w:rsidR="00587FE6" w:rsidRPr="00C2213C">
        <w:t>including</w:t>
      </w:r>
      <w:r w:rsidR="00361D13" w:rsidRPr="00C2213C">
        <w:t>:</w:t>
      </w:r>
    </w:p>
    <w:p w14:paraId="578C1FC5" w14:textId="496630DA" w:rsidR="00587FE6" w:rsidRPr="00C2213C" w:rsidRDefault="00361D13" w:rsidP="00DA6E75">
      <w:pPr>
        <w:pStyle w:val="SOWSubL1-ASDEFCON"/>
      </w:pPr>
      <w:r w:rsidRPr="00C2213C">
        <w:t>resol</w:t>
      </w:r>
      <w:r w:rsidR="00502222" w:rsidRPr="00C2213C">
        <w:t>ving</w:t>
      </w:r>
      <w:r w:rsidR="00587FE6" w:rsidRPr="00C2213C">
        <w:t xml:space="preserve"> Failures that</w:t>
      </w:r>
      <w:r w:rsidR="00F24A80" w:rsidRPr="00C2213C">
        <w:t xml:space="preserve"> </w:t>
      </w:r>
      <w:r w:rsidR="00A82B1C" w:rsidRPr="00C2213C">
        <w:t>aris</w:t>
      </w:r>
      <w:r w:rsidR="00F24A80" w:rsidRPr="00C2213C">
        <w:t>e</w:t>
      </w:r>
      <w:r w:rsidR="00A82B1C" w:rsidRPr="00C2213C">
        <w:t xml:space="preserve"> from </w:t>
      </w:r>
      <w:r w:rsidRPr="00C2213C">
        <w:t xml:space="preserve">those </w:t>
      </w:r>
      <w:r w:rsidR="00F24A80" w:rsidRPr="00C2213C">
        <w:t xml:space="preserve">system </w:t>
      </w:r>
      <w:r w:rsidR="00A82B1C" w:rsidRPr="00C2213C">
        <w:t xml:space="preserve">events </w:t>
      </w:r>
      <w:r w:rsidRPr="00C2213C">
        <w:t xml:space="preserve">monitored in accordance with clause </w:t>
      </w:r>
      <w:r w:rsidRPr="00C2213C">
        <w:fldChar w:fldCharType="begin"/>
      </w:r>
      <w:r w:rsidRPr="00C2213C">
        <w:instrText xml:space="preserve"> REF _Ref314659434 \r \h </w:instrText>
      </w:r>
      <w:r w:rsidRPr="00C2213C">
        <w:fldChar w:fldCharType="separate"/>
      </w:r>
      <w:r w:rsidR="002F0BEF">
        <w:t>6.2.4</w:t>
      </w:r>
      <w:r w:rsidRPr="00C2213C">
        <w:fldChar w:fldCharType="end"/>
      </w:r>
      <w:r w:rsidRPr="00C2213C">
        <w:t>;</w:t>
      </w:r>
      <w:bookmarkEnd w:id="95"/>
    </w:p>
    <w:p w14:paraId="35AB9D9C" w14:textId="77777777" w:rsidR="00874F45" w:rsidRPr="00C2213C" w:rsidRDefault="00874F45" w:rsidP="00707DB5">
      <w:pPr>
        <w:pStyle w:val="NoteToDrafters-ASDEFCON"/>
      </w:pPr>
      <w:r w:rsidRPr="00C2213C">
        <w:t xml:space="preserve">Note to drafters:  Amend the following </w:t>
      </w:r>
      <w:r w:rsidR="00BF0F5E" w:rsidRPr="00C2213C">
        <w:t>list</w:t>
      </w:r>
      <w:r w:rsidRPr="00C2213C">
        <w:t xml:space="preserve"> to suit the specific requirements of the Contract.</w:t>
      </w:r>
    </w:p>
    <w:p w14:paraId="13CA49BC" w14:textId="77777777" w:rsidR="00587FE6" w:rsidRPr="00C2213C" w:rsidRDefault="00587FE6" w:rsidP="00707DB5">
      <w:pPr>
        <w:pStyle w:val="SOWSubL1-ASDEFCON"/>
      </w:pPr>
      <w:r w:rsidRPr="00C2213C">
        <w:t>restoring lost or corrupted user data;</w:t>
      </w:r>
    </w:p>
    <w:p w14:paraId="527B5F87" w14:textId="77777777" w:rsidR="00587FE6" w:rsidRPr="00C2213C" w:rsidRDefault="00587FE6" w:rsidP="00707DB5">
      <w:pPr>
        <w:pStyle w:val="SOWSubL1-ASDEFCON"/>
      </w:pPr>
      <w:r w:rsidRPr="00C2213C">
        <w:t>restoring user account configurations;</w:t>
      </w:r>
    </w:p>
    <w:p w14:paraId="620C9AA7" w14:textId="77777777" w:rsidR="00587FE6" w:rsidRPr="00C2213C" w:rsidRDefault="00C321F7" w:rsidP="00707DB5">
      <w:pPr>
        <w:pStyle w:val="SOWSubL1-ASDEFCON"/>
      </w:pPr>
      <w:r w:rsidRPr="00C2213C">
        <w:t xml:space="preserve">restoring system configuration and, if necessary, </w:t>
      </w:r>
      <w:r w:rsidR="00587FE6" w:rsidRPr="00C2213C">
        <w:t>reinstalling applications;</w:t>
      </w:r>
    </w:p>
    <w:p w14:paraId="1895E5FE" w14:textId="77777777" w:rsidR="004F1E6E" w:rsidRPr="00C2213C" w:rsidRDefault="004F1E6E" w:rsidP="00707DB5">
      <w:pPr>
        <w:pStyle w:val="SOWSubL1-ASDEFCON"/>
      </w:pPr>
      <w:r w:rsidRPr="00C2213C">
        <w:t>re-booting ICT System hardware;</w:t>
      </w:r>
    </w:p>
    <w:p w14:paraId="49A4F546" w14:textId="68B746F3" w:rsidR="00EE1AFF" w:rsidRPr="00C2213C" w:rsidRDefault="00EE1AFF" w:rsidP="00707DB5">
      <w:pPr>
        <w:pStyle w:val="NoteToDrafters-ASDEFCON"/>
      </w:pPr>
      <w:r w:rsidRPr="00C2213C">
        <w:t xml:space="preserve">Note to drafters: </w:t>
      </w:r>
      <w:r w:rsidR="00A9059F" w:rsidRPr="00C2213C">
        <w:t xml:space="preserve"> </w:t>
      </w:r>
      <w:r w:rsidRPr="00C2213C">
        <w:t xml:space="preserve">The preceding </w:t>
      </w:r>
      <w:r w:rsidR="00D549CD" w:rsidRPr="00C2213C">
        <w:t>subclauses</w:t>
      </w:r>
      <w:r w:rsidRPr="00C2213C">
        <w:t xml:space="preserve"> may need to be amended to avoid overlap when Services for </w:t>
      </w:r>
      <w:r w:rsidR="00BD2F3F" w:rsidRPr="00C2213C">
        <w:t>Software</w:t>
      </w:r>
      <w:r w:rsidRPr="00C2213C">
        <w:t xml:space="preserve"> Maintenance not involving </w:t>
      </w:r>
      <w:r w:rsidR="00BD2F3F" w:rsidRPr="00C2213C">
        <w:t>Software</w:t>
      </w:r>
      <w:r w:rsidRPr="00C2213C">
        <w:t xml:space="preserve"> change (clause </w:t>
      </w:r>
      <w:r w:rsidRPr="00C2213C">
        <w:fldChar w:fldCharType="begin"/>
      </w:r>
      <w:r w:rsidRPr="00C2213C">
        <w:instrText xml:space="preserve"> REF _Ref355350314 \r \h </w:instrText>
      </w:r>
      <w:r w:rsidRPr="00C2213C">
        <w:fldChar w:fldCharType="separate"/>
      </w:r>
      <w:r w:rsidR="002F0BEF">
        <w:t>6.2.10</w:t>
      </w:r>
      <w:r w:rsidRPr="00C2213C">
        <w:fldChar w:fldCharType="end"/>
      </w:r>
      <w:r w:rsidRPr="00C2213C">
        <w:t>) are included in th</w:t>
      </w:r>
      <w:r w:rsidR="00D549CD" w:rsidRPr="00C2213C">
        <w:t>is</w:t>
      </w:r>
      <w:r w:rsidRPr="00C2213C">
        <w:t xml:space="preserve"> DSD.</w:t>
      </w:r>
      <w:r w:rsidR="00DB624D" w:rsidRPr="00C2213C">
        <w:t xml:space="preserve">  </w:t>
      </w:r>
      <w:r w:rsidR="009A2B32" w:rsidRPr="00C2213C">
        <w:t>I</w:t>
      </w:r>
      <w:r w:rsidR="00DB624D" w:rsidRPr="00C2213C">
        <w:t xml:space="preserve">f clause </w:t>
      </w:r>
      <w:r w:rsidR="00DB624D" w:rsidRPr="00C2213C">
        <w:fldChar w:fldCharType="begin"/>
      </w:r>
      <w:r w:rsidR="00DB624D" w:rsidRPr="00C2213C">
        <w:instrText xml:space="preserve"> REF _Ref355350314 \r \h </w:instrText>
      </w:r>
      <w:r w:rsidR="00DB624D" w:rsidRPr="00C2213C">
        <w:fldChar w:fldCharType="separate"/>
      </w:r>
      <w:r w:rsidR="002F0BEF">
        <w:t>6.2.10</w:t>
      </w:r>
      <w:r w:rsidR="00DB624D" w:rsidRPr="00C2213C">
        <w:fldChar w:fldCharType="end"/>
      </w:r>
      <w:r w:rsidR="00B472E0" w:rsidRPr="00C2213C">
        <w:t xml:space="preserve"> is ‘N</w:t>
      </w:r>
      <w:r w:rsidR="00DB624D" w:rsidRPr="00C2213C">
        <w:t>ot used’ the following subclause should be deleted.</w:t>
      </w:r>
    </w:p>
    <w:p w14:paraId="58625A84" w14:textId="114BE4E7" w:rsidR="00F42147" w:rsidRPr="00C2213C" w:rsidRDefault="00DB624D" w:rsidP="00707DB5">
      <w:pPr>
        <w:pStyle w:val="SOWSubL1-ASDEFCON"/>
      </w:pPr>
      <w:r w:rsidRPr="00C2213C">
        <w:t xml:space="preserve">undertaking </w:t>
      </w:r>
      <w:r w:rsidR="00BD2F3F" w:rsidRPr="00C2213C">
        <w:t>Software</w:t>
      </w:r>
      <w:r w:rsidR="00F42147" w:rsidRPr="00C2213C">
        <w:t xml:space="preserve"> </w:t>
      </w:r>
      <w:r w:rsidR="00EE1AFF" w:rsidRPr="00C2213C">
        <w:t xml:space="preserve">Maintenance </w:t>
      </w:r>
      <w:r w:rsidR="00F42147" w:rsidRPr="00C2213C">
        <w:t xml:space="preserve">not involving </w:t>
      </w:r>
      <w:r w:rsidR="00BD2F3F" w:rsidRPr="00C2213C">
        <w:t>Software</w:t>
      </w:r>
      <w:r w:rsidR="00F42147" w:rsidRPr="00C2213C">
        <w:t xml:space="preserve"> change, in accordance with clause </w:t>
      </w:r>
      <w:r w:rsidR="00EE1AFF" w:rsidRPr="00C2213C">
        <w:fldChar w:fldCharType="begin"/>
      </w:r>
      <w:r w:rsidR="00EE1AFF" w:rsidRPr="00C2213C">
        <w:instrText xml:space="preserve"> REF _Ref355350314 \r \h </w:instrText>
      </w:r>
      <w:r w:rsidR="00EE1AFF" w:rsidRPr="00C2213C">
        <w:fldChar w:fldCharType="separate"/>
      </w:r>
      <w:r w:rsidR="002F0BEF">
        <w:t>6.2.10</w:t>
      </w:r>
      <w:r w:rsidR="00EE1AFF" w:rsidRPr="00C2213C">
        <w:fldChar w:fldCharType="end"/>
      </w:r>
      <w:r w:rsidR="00F42147" w:rsidRPr="00C2213C">
        <w:t>;</w:t>
      </w:r>
    </w:p>
    <w:p w14:paraId="50375CDC" w14:textId="77777777" w:rsidR="002D063E" w:rsidRPr="00C2213C" w:rsidRDefault="002D063E" w:rsidP="00707DB5">
      <w:pPr>
        <w:pStyle w:val="NoteToDrafters-ASDEFCON"/>
      </w:pPr>
      <w:r w:rsidRPr="00C2213C">
        <w:t xml:space="preserve">Note to drafters:  </w:t>
      </w:r>
      <w:r w:rsidR="00D87062" w:rsidRPr="00C2213C">
        <w:t xml:space="preserve">The use of DSD-MNT-MGT and DSD-MNT-SERV and cross-references in the following clause </w:t>
      </w:r>
      <w:r w:rsidR="00874F45" w:rsidRPr="00C2213C">
        <w:t xml:space="preserve">would </w:t>
      </w:r>
      <w:r w:rsidR="00D87062" w:rsidRPr="00C2213C">
        <w:t xml:space="preserve">be appropriate </w:t>
      </w:r>
      <w:r w:rsidR="009A6F8E" w:rsidRPr="00C2213C">
        <w:t xml:space="preserve">if </w:t>
      </w:r>
      <w:r w:rsidR="005E0582" w:rsidRPr="00C2213C">
        <w:t xml:space="preserve">Maintenance of </w:t>
      </w:r>
      <w:r w:rsidR="00874F45" w:rsidRPr="00C2213C">
        <w:t xml:space="preserve">the </w:t>
      </w:r>
      <w:r w:rsidR="00D87062" w:rsidRPr="00C2213C">
        <w:t xml:space="preserve">ICT System </w:t>
      </w:r>
      <w:r w:rsidR="009A6F8E" w:rsidRPr="00C2213C">
        <w:t xml:space="preserve">hardware </w:t>
      </w:r>
      <w:r w:rsidR="00874F45" w:rsidRPr="00C2213C">
        <w:t>warrants</w:t>
      </w:r>
      <w:r w:rsidR="005E0582" w:rsidRPr="00C2213C">
        <w:t xml:space="preserve"> the detailed </w:t>
      </w:r>
      <w:r w:rsidR="009A6F8E" w:rsidRPr="00C2213C">
        <w:t xml:space="preserve">provisions </w:t>
      </w:r>
      <w:r w:rsidR="00874F45" w:rsidRPr="00C2213C">
        <w:t>defined in th</w:t>
      </w:r>
      <w:r w:rsidR="009A2B32" w:rsidRPr="00C2213C">
        <w:t>o</w:t>
      </w:r>
      <w:r w:rsidR="00874F45" w:rsidRPr="00C2213C">
        <w:t>se DSDs</w:t>
      </w:r>
      <w:r w:rsidR="005E0582" w:rsidRPr="00C2213C">
        <w:t xml:space="preserve">, </w:t>
      </w:r>
      <w:r w:rsidR="00874F45" w:rsidRPr="00C2213C">
        <w:t xml:space="preserve">particularly in relation to </w:t>
      </w:r>
      <w:r w:rsidR="00BD2F3F" w:rsidRPr="00C2213C">
        <w:t xml:space="preserve">ADF </w:t>
      </w:r>
      <w:r w:rsidR="00213B33" w:rsidRPr="00C2213C">
        <w:t>r</w:t>
      </w:r>
      <w:r w:rsidR="00BD2F3F" w:rsidRPr="00C2213C">
        <w:t xml:space="preserve">egulatory / </w:t>
      </w:r>
      <w:r w:rsidR="00213B33" w:rsidRPr="00C2213C">
        <w:t>a</w:t>
      </w:r>
      <w:r w:rsidR="00BD2F3F" w:rsidRPr="00C2213C">
        <w:t xml:space="preserve">ssurance </w:t>
      </w:r>
      <w:r w:rsidR="00213B33" w:rsidRPr="00C2213C">
        <w:t>f</w:t>
      </w:r>
      <w:r w:rsidR="00BD2F3F" w:rsidRPr="00C2213C">
        <w:t xml:space="preserve">ramework </w:t>
      </w:r>
      <w:r w:rsidR="005E0582" w:rsidRPr="00C2213C">
        <w:t>requirements</w:t>
      </w:r>
      <w:r w:rsidR="00D87062" w:rsidRPr="00C2213C">
        <w:t>.  If</w:t>
      </w:r>
      <w:r w:rsidR="00874F45" w:rsidRPr="00C2213C">
        <w:t>,</w:t>
      </w:r>
      <w:r w:rsidR="00D87062" w:rsidRPr="00C2213C">
        <w:t xml:space="preserve"> however, </w:t>
      </w:r>
      <w:r w:rsidR="00874F45" w:rsidRPr="00C2213C">
        <w:t xml:space="preserve">this level of detail </w:t>
      </w:r>
      <w:r w:rsidR="009A6F8E" w:rsidRPr="00C2213C">
        <w:t xml:space="preserve">is not required </w:t>
      </w:r>
      <w:r w:rsidR="00874F45" w:rsidRPr="00C2213C">
        <w:t xml:space="preserve">(eg, as </w:t>
      </w:r>
      <w:r w:rsidR="009A6F8E" w:rsidRPr="00C2213C">
        <w:t>is often</w:t>
      </w:r>
      <w:r w:rsidR="00874F45" w:rsidRPr="00C2213C">
        <w:t xml:space="preserve"> the case for administrative IT system</w:t>
      </w:r>
      <w:r w:rsidR="009A2B32" w:rsidRPr="00C2213C">
        <w:t>s</w:t>
      </w:r>
      <w:r w:rsidR="00874F45" w:rsidRPr="00C2213C">
        <w:t>),</w:t>
      </w:r>
      <w:r w:rsidR="00874F45" w:rsidRPr="00C2213C" w:rsidDel="00874F45">
        <w:t xml:space="preserve"> </w:t>
      </w:r>
      <w:r w:rsidR="00D87062" w:rsidRPr="00C2213C">
        <w:t xml:space="preserve">then </w:t>
      </w:r>
      <w:r w:rsidR="00874F45" w:rsidRPr="00C2213C">
        <w:t xml:space="preserve">the drafter </w:t>
      </w:r>
      <w:r w:rsidR="009A6F8E" w:rsidRPr="00C2213C">
        <w:t xml:space="preserve">may </w:t>
      </w:r>
      <w:r w:rsidR="00874F45" w:rsidRPr="00C2213C">
        <w:t>develop appropriate provisions for inclusion in this DSD</w:t>
      </w:r>
      <w:r w:rsidR="009A6F8E" w:rsidRPr="00C2213C">
        <w:t>,</w:t>
      </w:r>
      <w:r w:rsidR="00874F45" w:rsidRPr="00C2213C">
        <w:t xml:space="preserve"> or </w:t>
      </w:r>
      <w:r w:rsidR="00D87062" w:rsidRPr="00C2213C">
        <w:t>a</w:t>
      </w:r>
      <w:r w:rsidR="00874F45" w:rsidRPr="00C2213C">
        <w:t xml:space="preserve"> stand</w:t>
      </w:r>
      <w:r w:rsidR="008736B2">
        <w:t>-</w:t>
      </w:r>
      <w:r w:rsidR="00874F45" w:rsidRPr="00C2213C">
        <w:t>alone</w:t>
      </w:r>
      <w:r w:rsidR="00D87062" w:rsidRPr="00C2213C">
        <w:t xml:space="preserve"> DSD</w:t>
      </w:r>
      <w:r w:rsidR="009A6F8E" w:rsidRPr="00C2213C">
        <w:t>, and</w:t>
      </w:r>
      <w:r w:rsidR="0024686E" w:rsidRPr="00C2213C">
        <w:t xml:space="preserve"> </w:t>
      </w:r>
      <w:r w:rsidR="009A6F8E" w:rsidRPr="00C2213C">
        <w:t>t</w:t>
      </w:r>
      <w:r w:rsidR="0024686E" w:rsidRPr="00C2213C">
        <w:t>he following clause would need to cross-refer to th</w:t>
      </w:r>
      <w:r w:rsidR="009A2B32" w:rsidRPr="00C2213C">
        <w:t>o</w:t>
      </w:r>
      <w:r w:rsidR="0024686E" w:rsidRPr="00C2213C">
        <w:t>se provisions.</w:t>
      </w:r>
    </w:p>
    <w:p w14:paraId="76F234C4" w14:textId="77777777" w:rsidR="00587FE6" w:rsidRPr="00C2213C" w:rsidRDefault="00587FE6" w:rsidP="00707DB5">
      <w:pPr>
        <w:pStyle w:val="SOWSubL1-ASDEFCON"/>
      </w:pPr>
      <w:r w:rsidRPr="00C2213C">
        <w:t>performing hardware Maintenance in accordance with DSD-MNT-MGT and DSD-MNT-SERV, where the Contractor is allocated this responsibility at Annex A to the SOW; and</w:t>
      </w:r>
    </w:p>
    <w:p w14:paraId="44DF4308" w14:textId="77777777" w:rsidR="0024686E" w:rsidRPr="00C2213C" w:rsidRDefault="0024686E" w:rsidP="00707DB5">
      <w:pPr>
        <w:pStyle w:val="NoteToDrafters-ASDEFCON"/>
      </w:pPr>
      <w:r w:rsidRPr="00C2213C">
        <w:t xml:space="preserve">Note to drafters:  </w:t>
      </w:r>
      <w:r w:rsidR="00122C6F" w:rsidRPr="00C2213C">
        <w:t xml:space="preserve">In </w:t>
      </w:r>
      <w:r w:rsidRPr="00C2213C">
        <w:t>the following clause</w:t>
      </w:r>
      <w:r w:rsidR="00DB2A6C" w:rsidRPr="00C2213C">
        <w:t>,</w:t>
      </w:r>
      <w:r w:rsidRPr="00C2213C">
        <w:t xml:space="preserve"> </w:t>
      </w:r>
      <w:r w:rsidR="00122C6F" w:rsidRPr="00C2213C">
        <w:t>delete the cross-references to the deleted optional clause</w:t>
      </w:r>
      <w:r w:rsidR="00DB2A6C" w:rsidRPr="00C2213C">
        <w:t>s</w:t>
      </w:r>
      <w:r w:rsidR="00122C6F" w:rsidRPr="00C2213C">
        <w:t xml:space="preserve"> </w:t>
      </w:r>
      <w:r w:rsidR="0059433A" w:rsidRPr="00C2213C">
        <w:t xml:space="preserve">with respect to </w:t>
      </w:r>
      <w:r w:rsidR="00BD2F3F" w:rsidRPr="00C2213C">
        <w:t>Software</w:t>
      </w:r>
      <w:r w:rsidR="0059433A" w:rsidRPr="00C2213C">
        <w:t xml:space="preserve"> changes</w:t>
      </w:r>
      <w:r w:rsidR="00122C6F" w:rsidRPr="00C2213C">
        <w:t xml:space="preserve"> below (links to the deleted options will be broken)</w:t>
      </w:r>
      <w:r w:rsidRPr="00C2213C">
        <w:t>.</w:t>
      </w:r>
    </w:p>
    <w:p w14:paraId="441B5F40" w14:textId="28BC5EF5" w:rsidR="00D9371D" w:rsidRPr="00C2213C" w:rsidRDefault="00D549CD" w:rsidP="00707DB5">
      <w:pPr>
        <w:pStyle w:val="SOWSubL1-ASDEFCON"/>
      </w:pPr>
      <w:r w:rsidRPr="00C2213C">
        <w:t>whe</w:t>
      </w:r>
      <w:r w:rsidR="0038685D" w:rsidRPr="00C2213C">
        <w:t>n</w:t>
      </w:r>
      <w:r w:rsidRPr="00C2213C">
        <w:t xml:space="preserve"> </w:t>
      </w:r>
      <w:r w:rsidR="00975ADD" w:rsidRPr="00C2213C">
        <w:t xml:space="preserve">it is determined </w:t>
      </w:r>
      <w:r w:rsidR="00423246" w:rsidRPr="00C2213C">
        <w:t xml:space="preserve">that a change to a </w:t>
      </w:r>
      <w:r w:rsidR="00BD2F3F" w:rsidRPr="00C2213C">
        <w:t>Software</w:t>
      </w:r>
      <w:r w:rsidR="00423246" w:rsidRPr="00C2213C">
        <w:t xml:space="preserve"> Product is</w:t>
      </w:r>
      <w:r w:rsidR="00975ADD" w:rsidRPr="00C2213C">
        <w:t xml:space="preserve"> required</w:t>
      </w:r>
      <w:r w:rsidR="00E33374" w:rsidRPr="00C2213C">
        <w:t xml:space="preserve"> to </w:t>
      </w:r>
      <w:r w:rsidR="003A5A5B" w:rsidRPr="00C2213C">
        <w:t>address</w:t>
      </w:r>
      <w:r w:rsidR="00E33374" w:rsidRPr="00C2213C">
        <w:t xml:space="preserve"> a Failure </w:t>
      </w:r>
      <w:r w:rsidR="00423246" w:rsidRPr="00C2213C">
        <w:t xml:space="preserve">and a </w:t>
      </w:r>
      <w:r w:rsidR="00BD2F3F" w:rsidRPr="00C2213C">
        <w:t>Software</w:t>
      </w:r>
      <w:r w:rsidR="00423246" w:rsidRPr="00C2213C">
        <w:t xml:space="preserve"> change request will be</w:t>
      </w:r>
      <w:r w:rsidR="00E33374" w:rsidRPr="00C2213C">
        <w:t xml:space="preserve"> </w:t>
      </w:r>
      <w:r w:rsidR="00361D13" w:rsidRPr="00C2213C">
        <w:t>raised under</w:t>
      </w:r>
      <w:r w:rsidR="00E33374" w:rsidRPr="00C2213C">
        <w:t xml:space="preserve"> clause </w:t>
      </w:r>
      <w:r w:rsidR="00122C6F" w:rsidRPr="00C2213C">
        <w:t xml:space="preserve">[… </w:t>
      </w:r>
      <w:r w:rsidR="00122C6F" w:rsidRPr="00C2213C">
        <w:fldChar w:fldCharType="begin"/>
      </w:r>
      <w:r w:rsidR="00122C6F" w:rsidRPr="00C2213C">
        <w:instrText xml:space="preserve"> REF _Ref315353752 \r \h </w:instrText>
      </w:r>
      <w:r w:rsidR="00122C6F" w:rsidRPr="00C2213C">
        <w:fldChar w:fldCharType="separate"/>
      </w:r>
      <w:r w:rsidR="002F0BEF">
        <w:t>6.2.9.4</w:t>
      </w:r>
      <w:r w:rsidR="00122C6F" w:rsidRPr="00C2213C">
        <w:fldChar w:fldCharType="end"/>
      </w:r>
      <w:r w:rsidR="00122C6F" w:rsidRPr="00C2213C">
        <w:t xml:space="preserve"> / </w:t>
      </w:r>
      <w:r w:rsidR="00122C6F" w:rsidRPr="00C2213C">
        <w:fldChar w:fldCharType="begin"/>
      </w:r>
      <w:r w:rsidR="00122C6F" w:rsidRPr="00C2213C">
        <w:instrText xml:space="preserve"> REF _Ref315353754 \r \h </w:instrText>
      </w:r>
      <w:r w:rsidR="00122C6F" w:rsidRPr="00C2213C">
        <w:fldChar w:fldCharType="separate"/>
      </w:r>
      <w:r w:rsidR="002F0BEF">
        <w:t>6.2.9.5</w:t>
      </w:r>
      <w:r w:rsidR="00122C6F" w:rsidRPr="00C2213C">
        <w:fldChar w:fldCharType="end"/>
      </w:r>
      <w:r w:rsidR="00122C6F" w:rsidRPr="00C2213C">
        <w:t xml:space="preserve"> / </w:t>
      </w:r>
      <w:r w:rsidR="00122C6F" w:rsidRPr="00C2213C">
        <w:fldChar w:fldCharType="begin"/>
      </w:r>
      <w:r w:rsidR="00122C6F" w:rsidRPr="00C2213C">
        <w:instrText xml:space="preserve"> REF _Ref315353757 \r \h </w:instrText>
      </w:r>
      <w:r w:rsidR="00122C6F" w:rsidRPr="00C2213C">
        <w:fldChar w:fldCharType="separate"/>
      </w:r>
      <w:r w:rsidR="002F0BEF">
        <w:t>6.2.9.6</w:t>
      </w:r>
      <w:r w:rsidR="00122C6F" w:rsidRPr="00C2213C">
        <w:fldChar w:fldCharType="end"/>
      </w:r>
      <w:r w:rsidR="00122C6F" w:rsidRPr="00C2213C">
        <w:t xml:space="preserve"> </w:t>
      </w:r>
      <w:r w:rsidR="00E33374" w:rsidRPr="00C2213C">
        <w:t>…</w:t>
      </w:r>
      <w:r w:rsidR="00122C6F" w:rsidRPr="00C2213C">
        <w:t>]</w:t>
      </w:r>
      <w:r w:rsidR="00975ADD" w:rsidRPr="00C2213C">
        <w:t xml:space="preserve">, </w:t>
      </w:r>
      <w:r w:rsidR="00E00833" w:rsidRPr="00C2213C">
        <w:t xml:space="preserve">providing </w:t>
      </w:r>
      <w:r w:rsidR="00D9371D" w:rsidRPr="00C2213C">
        <w:t xml:space="preserve">a </w:t>
      </w:r>
      <w:r w:rsidR="00E00833" w:rsidRPr="00C2213C">
        <w:t xml:space="preserve">temporary </w:t>
      </w:r>
      <w:r w:rsidR="00D9371D" w:rsidRPr="00C2213C">
        <w:t xml:space="preserve">work-around </w:t>
      </w:r>
      <w:r w:rsidRPr="00C2213C">
        <w:t xml:space="preserve">solution to </w:t>
      </w:r>
      <w:r w:rsidR="003A5A5B" w:rsidRPr="00C2213C">
        <w:t>resolve</w:t>
      </w:r>
      <w:r w:rsidR="0059487C" w:rsidRPr="00C2213C">
        <w:t xml:space="preserve"> </w:t>
      </w:r>
      <w:r w:rsidR="00E33374" w:rsidRPr="00C2213C">
        <w:t>th</w:t>
      </w:r>
      <w:r w:rsidR="002022CC" w:rsidRPr="00C2213C">
        <w:t>e</w:t>
      </w:r>
      <w:r w:rsidRPr="00C2213C">
        <w:t xml:space="preserve"> Failure.</w:t>
      </w:r>
    </w:p>
    <w:bookmarkEnd w:id="96"/>
    <w:p w14:paraId="6921EFD1" w14:textId="77777777" w:rsidR="00146F41" w:rsidRPr="00C2213C" w:rsidRDefault="00146F41" w:rsidP="00707DB5">
      <w:pPr>
        <w:pStyle w:val="NoteToDrafters-ASDEFCON"/>
      </w:pPr>
      <w:r w:rsidRPr="00C2213C">
        <w:t>Note to drafters:  The following clause assumes that DSD-OPS-HLPDSK has been used and the Failure classifications in that DSD have been adopted.  If neither of these prerequisites are true, then the following two clause</w:t>
      </w:r>
      <w:r w:rsidR="00B231F8" w:rsidRPr="00C2213C">
        <w:t>s</w:t>
      </w:r>
      <w:r w:rsidRPr="00C2213C">
        <w:t xml:space="preserve"> should be deleted.</w:t>
      </w:r>
      <w:r w:rsidR="003C44BC" w:rsidRPr="00C2213C">
        <w:t xml:space="preserve">  </w:t>
      </w:r>
      <w:r w:rsidRPr="00C2213C">
        <w:t xml:space="preserve">If the Failure classification scheme identified in DSD-OPS-HLPDSK is required, but that DSD is not being used, then drafters should copy the required subclauses </w:t>
      </w:r>
      <w:r w:rsidR="000A7B02" w:rsidRPr="00C2213C">
        <w:t xml:space="preserve">and table </w:t>
      </w:r>
      <w:r w:rsidRPr="00C2213C">
        <w:t>from clause 6.2.4 of DSD-OPS-HLPDSK into this location</w:t>
      </w:r>
      <w:r w:rsidR="009A6F8E" w:rsidRPr="00C2213C">
        <w:t xml:space="preserve">, </w:t>
      </w:r>
      <w:r w:rsidR="000A7B02" w:rsidRPr="00C2213C">
        <w:t>and then</w:t>
      </w:r>
      <w:r w:rsidR="009A6F8E" w:rsidRPr="00C2213C">
        <w:t xml:space="preserve"> tailor </w:t>
      </w:r>
      <w:r w:rsidR="000A7B02" w:rsidRPr="00C2213C">
        <w:t>as required</w:t>
      </w:r>
      <w:r w:rsidRPr="00C2213C">
        <w:t xml:space="preserve">.  The following </w:t>
      </w:r>
      <w:r w:rsidR="000A7B02" w:rsidRPr="00C2213C">
        <w:t xml:space="preserve">two </w:t>
      </w:r>
      <w:r w:rsidRPr="00C2213C">
        <w:t>clause</w:t>
      </w:r>
      <w:r w:rsidR="000A7B02" w:rsidRPr="00C2213C">
        <w:t>s</w:t>
      </w:r>
      <w:r w:rsidRPr="00C2213C">
        <w:t xml:space="preserve"> should then be modified to refer to the applicable table.</w:t>
      </w:r>
    </w:p>
    <w:p w14:paraId="55FA0F66" w14:textId="58C50397" w:rsidR="00454FE4" w:rsidRPr="00C2213C" w:rsidRDefault="003509BD" w:rsidP="00707DB5">
      <w:pPr>
        <w:pStyle w:val="SOWTL4-ASDEFCON"/>
      </w:pPr>
      <w:bookmarkStart w:id="97" w:name="_Ref315277846"/>
      <w:r w:rsidRPr="00C2213C">
        <w:t>Unless otherwise agreed by the Commonwealth Representative</w:t>
      </w:r>
      <w:r w:rsidR="00177635" w:rsidRPr="00C2213C">
        <w:t xml:space="preserve"> or otherwise specified in the Contract</w:t>
      </w:r>
      <w:r w:rsidRPr="00C2213C">
        <w:t xml:space="preserve">, the Contractor shall resolve </w:t>
      </w:r>
      <w:r w:rsidR="00B94B3C" w:rsidRPr="00C2213C">
        <w:t>Failure</w:t>
      </w:r>
      <w:r w:rsidR="00A82B1C" w:rsidRPr="00C2213C">
        <w:t>s</w:t>
      </w:r>
      <w:r w:rsidR="00122C6F" w:rsidRPr="00C2213C">
        <w:t xml:space="preserve"> in accordance with clause </w:t>
      </w:r>
      <w:r w:rsidR="00122C6F" w:rsidRPr="00C2213C">
        <w:fldChar w:fldCharType="begin"/>
      </w:r>
      <w:r w:rsidR="00122C6F" w:rsidRPr="00C2213C">
        <w:instrText xml:space="preserve"> REF _Ref315081713 \r \h </w:instrText>
      </w:r>
      <w:r w:rsidR="00122C6F" w:rsidRPr="00C2213C">
        <w:fldChar w:fldCharType="separate"/>
      </w:r>
      <w:r w:rsidR="002F0BEF">
        <w:t>6.2.9.1</w:t>
      </w:r>
      <w:r w:rsidR="00122C6F" w:rsidRPr="00C2213C">
        <w:fldChar w:fldCharType="end"/>
      </w:r>
      <w:r w:rsidR="00B231F8" w:rsidRPr="00C2213C">
        <w:t>,</w:t>
      </w:r>
      <w:r w:rsidRPr="00C2213C">
        <w:t xml:space="preserve"> within the </w:t>
      </w:r>
      <w:r w:rsidR="00BA46DA" w:rsidRPr="00C2213C">
        <w:t xml:space="preserve">service request </w:t>
      </w:r>
      <w:r w:rsidRPr="00C2213C">
        <w:t>resolution times</w:t>
      </w:r>
      <w:r w:rsidR="00146F41" w:rsidRPr="00C2213C">
        <w:t xml:space="preserve"> for the class of Failure</w:t>
      </w:r>
      <w:r w:rsidR="00E9446E" w:rsidRPr="00C2213C">
        <w:t xml:space="preserve"> as</w:t>
      </w:r>
      <w:r w:rsidR="0059433A" w:rsidRPr="00C2213C">
        <w:t xml:space="preserve"> </w:t>
      </w:r>
      <w:r w:rsidR="00F805FC" w:rsidRPr="00C2213C">
        <w:t xml:space="preserve">defined </w:t>
      </w:r>
      <w:r w:rsidR="00146F41" w:rsidRPr="00C2213C">
        <w:t>in DSD-OPS-HLPDSK</w:t>
      </w:r>
      <w:r w:rsidRPr="00C2213C">
        <w:t>.</w:t>
      </w:r>
      <w:bookmarkEnd w:id="97"/>
    </w:p>
    <w:p w14:paraId="752D9A29" w14:textId="050E62D6" w:rsidR="00146F41" w:rsidRPr="00C2213C" w:rsidRDefault="00146F41" w:rsidP="00707DB5">
      <w:pPr>
        <w:pStyle w:val="SOWTL4-ASDEFCON"/>
      </w:pPr>
      <w:bookmarkStart w:id="98" w:name="_Ref265684187"/>
      <w:r w:rsidRPr="00C2213C">
        <w:t>The Contractor is not required to resolve a Failure</w:t>
      </w:r>
      <w:r w:rsidR="00122C6F" w:rsidRPr="00C2213C">
        <w:t xml:space="preserve"> in accordance with clause </w:t>
      </w:r>
      <w:r w:rsidR="00122C6F" w:rsidRPr="00C2213C">
        <w:fldChar w:fldCharType="begin"/>
      </w:r>
      <w:r w:rsidR="00122C6F" w:rsidRPr="00C2213C">
        <w:instrText xml:space="preserve"> REF _Ref315081713 \r \h </w:instrText>
      </w:r>
      <w:r w:rsidR="00122C6F" w:rsidRPr="00C2213C">
        <w:fldChar w:fldCharType="separate"/>
      </w:r>
      <w:r w:rsidR="002F0BEF">
        <w:t>6.2.9.1</w:t>
      </w:r>
      <w:r w:rsidR="00122C6F" w:rsidRPr="00C2213C">
        <w:fldChar w:fldCharType="end"/>
      </w:r>
      <w:r w:rsidRPr="00C2213C">
        <w:t xml:space="preserve"> when the required </w:t>
      </w:r>
      <w:r w:rsidR="002A092E" w:rsidRPr="00C2213C">
        <w:t xml:space="preserve">service request </w:t>
      </w:r>
      <w:r w:rsidRPr="00C2213C">
        <w:t>resolution time, as defined in DSD-OPS-HLPDSK, is greater than the number of Working Days remaining before the expiration of the Contract.</w:t>
      </w:r>
      <w:bookmarkEnd w:id="98"/>
    </w:p>
    <w:p w14:paraId="71801C7D" w14:textId="77777777" w:rsidR="00454FE4" w:rsidRPr="00C2213C" w:rsidRDefault="00454FE4" w:rsidP="00707DB5">
      <w:pPr>
        <w:pStyle w:val="NoteToDrafters-ASDEFCON"/>
      </w:pPr>
      <w:r w:rsidRPr="00C2213C">
        <w:t>Note to drafters:</w:t>
      </w:r>
      <w:r w:rsidR="00A9059F" w:rsidRPr="00C2213C">
        <w:t xml:space="preserve"> </w:t>
      </w:r>
      <w:r w:rsidRPr="00C2213C">
        <w:t xml:space="preserve"> </w:t>
      </w:r>
      <w:r w:rsidR="00E33374" w:rsidRPr="00C2213C">
        <w:t xml:space="preserve">Select one of the following options. </w:t>
      </w:r>
      <w:r w:rsidR="003C44BC" w:rsidRPr="00C2213C">
        <w:t xml:space="preserve"> </w:t>
      </w:r>
      <w:r w:rsidR="0020766E" w:rsidRPr="00C2213C">
        <w:t>O</w:t>
      </w:r>
      <w:r w:rsidRPr="00C2213C">
        <w:t xml:space="preserve">ptions </w:t>
      </w:r>
      <w:r w:rsidR="0020766E" w:rsidRPr="00C2213C">
        <w:t xml:space="preserve">A and B </w:t>
      </w:r>
      <w:r w:rsidRPr="00C2213C">
        <w:t xml:space="preserve">allow for the Contractor to either forward </w:t>
      </w:r>
      <w:r w:rsidR="00122C6F" w:rsidRPr="00C2213C">
        <w:t xml:space="preserve">a </w:t>
      </w:r>
      <w:r w:rsidR="00BD2F3F" w:rsidRPr="00C2213C">
        <w:t>Software</w:t>
      </w:r>
      <w:r w:rsidRPr="00C2213C">
        <w:t xml:space="preserve"> </w:t>
      </w:r>
      <w:r w:rsidR="00122C6F" w:rsidRPr="00C2213C">
        <w:t xml:space="preserve">change </w:t>
      </w:r>
      <w:r w:rsidRPr="00C2213C">
        <w:t>to a third party</w:t>
      </w:r>
      <w:r w:rsidR="003C44BC" w:rsidRPr="00C2213C">
        <w:t>,</w:t>
      </w:r>
      <w:r w:rsidRPr="00C2213C">
        <w:t xml:space="preserve"> for </w:t>
      </w:r>
      <w:r w:rsidR="00122C6F" w:rsidRPr="00C2213C">
        <w:t xml:space="preserve">Failure </w:t>
      </w:r>
      <w:r w:rsidRPr="00C2213C">
        <w:t>resolution</w:t>
      </w:r>
      <w:r w:rsidR="003C44BC" w:rsidRPr="00C2213C">
        <w:t>,</w:t>
      </w:r>
      <w:r w:rsidRPr="00C2213C">
        <w:t xml:space="preserve"> or if the Contractor is responsible for </w:t>
      </w:r>
      <w:r w:rsidR="00BD2F3F" w:rsidRPr="00C2213C">
        <w:t>Software</w:t>
      </w:r>
      <w:r w:rsidRPr="00C2213C">
        <w:t xml:space="preserve"> </w:t>
      </w:r>
      <w:r w:rsidR="004D7352" w:rsidRPr="00C2213C">
        <w:t>support</w:t>
      </w:r>
      <w:r w:rsidR="0020766E" w:rsidRPr="00C2213C">
        <w:t xml:space="preserve"> of all </w:t>
      </w:r>
      <w:r w:rsidR="00BD2F3F" w:rsidRPr="00C2213C">
        <w:t>Software</w:t>
      </w:r>
      <w:r w:rsidR="0020766E" w:rsidRPr="00C2213C">
        <w:t xml:space="preserve"> Products</w:t>
      </w:r>
      <w:r w:rsidRPr="00C2213C">
        <w:t xml:space="preserve">, to perform the </w:t>
      </w:r>
      <w:r w:rsidR="00BD2F3F" w:rsidRPr="00C2213C">
        <w:t>Software</w:t>
      </w:r>
      <w:r w:rsidRPr="00C2213C">
        <w:t xml:space="preserve"> </w:t>
      </w:r>
      <w:r w:rsidR="005E0582" w:rsidRPr="00C2213C">
        <w:t xml:space="preserve">change </w:t>
      </w:r>
      <w:r w:rsidRPr="00C2213C">
        <w:t xml:space="preserve">under DSD-ENG-SW.  </w:t>
      </w:r>
      <w:r w:rsidR="0020766E" w:rsidRPr="00C2213C">
        <w:t xml:space="preserve">Option C provides the ability for the Contractor to have responsibility for </w:t>
      </w:r>
      <w:r w:rsidR="00BD2F3F" w:rsidRPr="00C2213C">
        <w:t>Software</w:t>
      </w:r>
      <w:r w:rsidR="0020766E" w:rsidRPr="00C2213C">
        <w:t xml:space="preserve"> support for a subset of the </w:t>
      </w:r>
      <w:r w:rsidR="00BD2F3F" w:rsidRPr="00C2213C">
        <w:t>Software</w:t>
      </w:r>
      <w:r w:rsidR="0020766E" w:rsidRPr="00C2213C">
        <w:t xml:space="preserve"> Products (as defined at SOW Annex A).  </w:t>
      </w:r>
      <w:r w:rsidRPr="00C2213C">
        <w:t>Refer to the guidance for further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7C632D" w:rsidRPr="00C2213C" w14:paraId="70B7F2B9" w14:textId="77777777" w:rsidTr="00E20CCC">
        <w:tc>
          <w:tcPr>
            <w:tcW w:w="9286" w:type="dxa"/>
            <w:shd w:val="clear" w:color="auto" w:fill="auto"/>
          </w:tcPr>
          <w:p w14:paraId="5AD1E284" w14:textId="77777777" w:rsidR="007C632D" w:rsidRPr="00C2213C" w:rsidRDefault="007C632D" w:rsidP="00671FC8">
            <w:pPr>
              <w:pStyle w:val="ASDEFCONOption"/>
            </w:pPr>
            <w:r w:rsidRPr="00C2213C">
              <w:t xml:space="preserve">Option A:  Include when the Contractor is to refer </w:t>
            </w:r>
            <w:r w:rsidR="00BD2F3F" w:rsidRPr="00C2213C">
              <w:t>Software</w:t>
            </w:r>
            <w:r w:rsidRPr="00C2213C">
              <w:t xml:space="preserve"> changes to another party.</w:t>
            </w:r>
          </w:p>
          <w:p w14:paraId="40EBCC94" w14:textId="77777777" w:rsidR="007C632D" w:rsidRPr="00C2213C" w:rsidRDefault="007C632D" w:rsidP="00707DB5">
            <w:pPr>
              <w:pStyle w:val="SOWTL4-ASDEFCON"/>
            </w:pPr>
            <w:bookmarkStart w:id="99" w:name="_Ref315353752"/>
            <w:r w:rsidRPr="00C2213C">
              <w:t xml:space="preserve">Where a change to a </w:t>
            </w:r>
            <w:r w:rsidR="00BD2F3F" w:rsidRPr="00C2213C">
              <w:t>Software</w:t>
            </w:r>
            <w:r w:rsidRPr="00C2213C">
              <w:t xml:space="preserve"> Product is required to resolve a Failure, the Contractor shall develop and deliver a </w:t>
            </w:r>
            <w:r w:rsidR="00BD2F3F" w:rsidRPr="00C2213C">
              <w:t>Software</w:t>
            </w:r>
            <w:r w:rsidRPr="00C2213C">
              <w:t xml:space="preserve"> Change Request for the affected </w:t>
            </w:r>
            <w:r w:rsidR="00BD2F3F" w:rsidRPr="00C2213C">
              <w:t>Software</w:t>
            </w:r>
            <w:r w:rsidRPr="00C2213C">
              <w:t xml:space="preserve"> Product in accordance with CDRL Line Number ENG-</w:t>
            </w:r>
            <w:r w:rsidR="00BF0F5E" w:rsidRPr="00C2213C">
              <w:t>810</w:t>
            </w:r>
            <w:r w:rsidRPr="00C2213C">
              <w:t>.</w:t>
            </w:r>
            <w:bookmarkEnd w:id="99"/>
          </w:p>
          <w:p w14:paraId="31140F73" w14:textId="77777777" w:rsidR="007C632D" w:rsidRPr="00C2213C" w:rsidRDefault="007C632D" w:rsidP="00671FC8">
            <w:pPr>
              <w:pStyle w:val="ASDEFCONOption"/>
            </w:pPr>
            <w:r w:rsidRPr="00C2213C">
              <w:t xml:space="preserve">Option B:  Include when the Contractor also has responsibility for </w:t>
            </w:r>
            <w:r w:rsidR="00BD2F3F" w:rsidRPr="00C2213C">
              <w:t>Software</w:t>
            </w:r>
            <w:r w:rsidRPr="00C2213C">
              <w:t xml:space="preserve"> support.</w:t>
            </w:r>
          </w:p>
          <w:p w14:paraId="69A185C4" w14:textId="77777777" w:rsidR="007C632D" w:rsidRPr="00C2213C" w:rsidRDefault="007C632D" w:rsidP="00707DB5">
            <w:pPr>
              <w:pStyle w:val="SOWTL4-ASDEFCON"/>
            </w:pPr>
            <w:bookmarkStart w:id="100" w:name="_Ref315353754"/>
            <w:r w:rsidRPr="00C2213C">
              <w:t xml:space="preserve">Where a change to a </w:t>
            </w:r>
            <w:r w:rsidR="00BD2F3F" w:rsidRPr="00C2213C">
              <w:t>Software</w:t>
            </w:r>
            <w:r w:rsidRPr="00C2213C">
              <w:t xml:space="preserve"> Product is required to resolve a Failure, the Contractor shall raise a </w:t>
            </w:r>
            <w:r w:rsidR="00BD2F3F" w:rsidRPr="00C2213C">
              <w:t>Software</w:t>
            </w:r>
            <w:r w:rsidRPr="00C2213C">
              <w:t xml:space="preserve"> Change Request for the affected </w:t>
            </w:r>
            <w:r w:rsidR="00BD2F3F" w:rsidRPr="00C2213C">
              <w:t>Software</w:t>
            </w:r>
            <w:r w:rsidRPr="00C2213C">
              <w:t xml:space="preserve"> Product and process the </w:t>
            </w:r>
            <w:r w:rsidR="00BD2F3F" w:rsidRPr="00C2213C">
              <w:t>Software</w:t>
            </w:r>
            <w:r w:rsidRPr="00C2213C">
              <w:t xml:space="preserve"> Change Request in accordance with the requirements of DSD-ENG-SW.</w:t>
            </w:r>
            <w:bookmarkEnd w:id="100"/>
          </w:p>
          <w:p w14:paraId="7495ABFB" w14:textId="77777777" w:rsidR="007C632D" w:rsidRPr="00C2213C" w:rsidRDefault="007C632D" w:rsidP="00671FC8">
            <w:pPr>
              <w:pStyle w:val="ASDEFCONOption"/>
            </w:pPr>
            <w:r w:rsidRPr="00C2213C">
              <w:t xml:space="preserve">Option C:  Include when the Contractor has </w:t>
            </w:r>
            <w:r w:rsidR="00BD2F3F" w:rsidRPr="00C2213C">
              <w:t>Software</w:t>
            </w:r>
            <w:r w:rsidRPr="00C2213C">
              <w:t xml:space="preserve"> support responsibilities for only a subset of the </w:t>
            </w:r>
            <w:r w:rsidR="00BD2F3F" w:rsidRPr="00C2213C">
              <w:t>Software</w:t>
            </w:r>
            <w:r w:rsidRPr="00C2213C">
              <w:t xml:space="preserve"> Products.</w:t>
            </w:r>
          </w:p>
          <w:p w14:paraId="2CF3BF16" w14:textId="77777777" w:rsidR="007C632D" w:rsidRPr="00C2213C" w:rsidRDefault="007C632D" w:rsidP="00707DB5">
            <w:pPr>
              <w:pStyle w:val="SOWTL4-ASDEFCON"/>
            </w:pPr>
            <w:bookmarkStart w:id="101" w:name="_Ref315353757"/>
            <w:r w:rsidRPr="00C2213C">
              <w:t xml:space="preserve">Where a change to a </w:t>
            </w:r>
            <w:r w:rsidR="00BD2F3F" w:rsidRPr="00C2213C">
              <w:t>Software</w:t>
            </w:r>
            <w:r w:rsidRPr="00C2213C">
              <w:t xml:space="preserve"> Product is required to resolve a Failure, the Contractor shall</w:t>
            </w:r>
            <w:r w:rsidR="00B30453" w:rsidRPr="00C2213C">
              <w:t xml:space="preserve">, for those </w:t>
            </w:r>
            <w:r w:rsidR="00BD2F3F" w:rsidRPr="00C2213C">
              <w:t>Software</w:t>
            </w:r>
            <w:r w:rsidR="00B30453" w:rsidRPr="00C2213C">
              <w:t xml:space="preserve"> Products for which the Contractor</w:t>
            </w:r>
            <w:r w:rsidRPr="00C2213C">
              <w:t>:</w:t>
            </w:r>
            <w:bookmarkEnd w:id="101"/>
          </w:p>
          <w:p w14:paraId="1DF66F0F" w14:textId="77777777" w:rsidR="007C632D" w:rsidRPr="00C2213C" w:rsidRDefault="007C632D" w:rsidP="00DA6E75">
            <w:pPr>
              <w:pStyle w:val="SOWSubL1-ASDEFCON"/>
            </w:pPr>
            <w:r w:rsidRPr="00C2213C">
              <w:t xml:space="preserve">is identified at SOW Annex A as having </w:t>
            </w:r>
            <w:r w:rsidR="00BD2F3F" w:rsidRPr="00C2213C">
              <w:t>Software</w:t>
            </w:r>
            <w:r w:rsidRPr="00C2213C">
              <w:t xml:space="preserve"> support responsibilities, the Contractor shall raise and process a </w:t>
            </w:r>
            <w:r w:rsidR="00BD2F3F" w:rsidRPr="00C2213C">
              <w:t>Software</w:t>
            </w:r>
            <w:r w:rsidRPr="00C2213C">
              <w:t xml:space="preserve"> Change Request in accordance with the requirements of DSD-ENG</w:t>
            </w:r>
            <w:r w:rsidRPr="00C2213C">
              <w:noBreakHyphen/>
              <w:t>SW; and</w:t>
            </w:r>
          </w:p>
          <w:p w14:paraId="120F518B" w14:textId="77777777" w:rsidR="007C632D" w:rsidRPr="00C2213C" w:rsidRDefault="007C632D" w:rsidP="00707DB5">
            <w:pPr>
              <w:pStyle w:val="SOWSubL1-ASDEFCON"/>
            </w:pPr>
            <w:r w:rsidRPr="00C2213C">
              <w:t xml:space="preserve">does not have </w:t>
            </w:r>
            <w:r w:rsidR="00BD2F3F" w:rsidRPr="00C2213C">
              <w:t>Software</w:t>
            </w:r>
            <w:r w:rsidRPr="00C2213C">
              <w:t xml:space="preserve"> support responsibilities, the Contractor shall develop and deliver a </w:t>
            </w:r>
            <w:r w:rsidR="00BD2F3F" w:rsidRPr="00C2213C">
              <w:t>Software</w:t>
            </w:r>
            <w:r w:rsidRPr="00C2213C">
              <w:t xml:space="preserve"> Change Request for the affected </w:t>
            </w:r>
            <w:r w:rsidR="00BD2F3F" w:rsidRPr="00C2213C">
              <w:t>Software</w:t>
            </w:r>
            <w:r w:rsidRPr="00C2213C">
              <w:t xml:space="preserve"> Product, in accordance with CDRL Line Number ENG-</w:t>
            </w:r>
            <w:r w:rsidR="00BF0F5E" w:rsidRPr="00C2213C">
              <w:t>810</w:t>
            </w:r>
            <w:r w:rsidRPr="00C2213C">
              <w:t>.</w:t>
            </w:r>
          </w:p>
        </w:tc>
      </w:tr>
    </w:tbl>
    <w:p w14:paraId="5BE78A02" w14:textId="77777777" w:rsidR="001D641C" w:rsidRPr="00C2213C" w:rsidRDefault="001D641C" w:rsidP="000B5D6E">
      <w:pPr>
        <w:pStyle w:val="ASDEFCONOptionSpace"/>
      </w:pPr>
      <w:bookmarkStart w:id="102" w:name="_Ref326594254"/>
      <w:bookmarkStart w:id="103" w:name="_Ref266095065"/>
      <w:bookmarkStart w:id="104" w:name="_Ref281402079"/>
      <w:bookmarkStart w:id="105" w:name="_Ref314659301"/>
      <w:bookmarkStart w:id="106" w:name="_Toc355162926"/>
    </w:p>
    <w:p w14:paraId="5CA650A8" w14:textId="77777777" w:rsidR="001D641C" w:rsidRPr="00C2213C" w:rsidRDefault="00BD2F3F" w:rsidP="001F1047">
      <w:pPr>
        <w:pStyle w:val="SOWHL3-ASDEFCON"/>
      </w:pPr>
      <w:bookmarkStart w:id="107" w:name="_Ref355350314"/>
      <w:r w:rsidRPr="00C2213C">
        <w:t>Software</w:t>
      </w:r>
      <w:r w:rsidR="001D641C" w:rsidRPr="00C2213C">
        <w:t xml:space="preserve"> Maintenance Not </w:t>
      </w:r>
      <w:r w:rsidR="00466611" w:rsidRPr="00C2213C">
        <w:t xml:space="preserve">Requiring </w:t>
      </w:r>
      <w:r w:rsidRPr="00C2213C">
        <w:t>Software</w:t>
      </w:r>
      <w:r w:rsidR="00466611" w:rsidRPr="00C2213C">
        <w:t xml:space="preserve"> </w:t>
      </w:r>
      <w:r w:rsidR="001D641C" w:rsidRPr="00C2213C">
        <w:t>Change</w:t>
      </w:r>
      <w:bookmarkEnd w:id="102"/>
      <w:bookmarkEnd w:id="107"/>
    </w:p>
    <w:p w14:paraId="73712661" w14:textId="77777777" w:rsidR="009706D3" w:rsidRPr="00C2213C" w:rsidRDefault="009706D3" w:rsidP="00707DB5">
      <w:pPr>
        <w:pStyle w:val="NoteToDrafters-ASDEFCON"/>
      </w:pPr>
      <w:r w:rsidRPr="00C2213C">
        <w:t xml:space="preserve">Note to drafters: </w:t>
      </w:r>
      <w:r w:rsidR="00A9059F" w:rsidRPr="00C2213C">
        <w:t xml:space="preserve"> </w:t>
      </w:r>
      <w:r w:rsidR="004A28B5" w:rsidRPr="00C2213C">
        <w:t xml:space="preserve">If the Contract is to include </w:t>
      </w:r>
      <w:r w:rsidR="00BD2F3F" w:rsidRPr="00C2213C">
        <w:t>Software</w:t>
      </w:r>
      <w:r w:rsidR="004A28B5" w:rsidRPr="00C2213C">
        <w:t xml:space="preserve"> Maintenance but no other ICT System administration Services, this clause may be relocated to DSD-ENG-SW.</w:t>
      </w:r>
    </w:p>
    <w:p w14:paraId="56DA3FE9" w14:textId="553E6D60" w:rsidR="005040EE" w:rsidRPr="00C2213C" w:rsidRDefault="005040EE" w:rsidP="00707DB5">
      <w:pPr>
        <w:pStyle w:val="SOWTL4-ASDEFCON"/>
      </w:pPr>
      <w:r w:rsidRPr="00C2213C">
        <w:t>The Contractor shall provide Services to back up, protect, perform data integrity checks and, as necessary, restore user and system data</w:t>
      </w:r>
      <w:r w:rsidR="00C02CEB" w:rsidRPr="00C2213C">
        <w:t>,</w:t>
      </w:r>
      <w:r w:rsidRPr="00C2213C">
        <w:t xml:space="preserve"> for each ICT System identified at clause </w:t>
      </w:r>
      <w:r w:rsidRPr="00C2213C">
        <w:fldChar w:fldCharType="begin"/>
      </w:r>
      <w:r w:rsidRPr="00C2213C">
        <w:instrText xml:space="preserve"> REF _Ref314484689 \r \h </w:instrText>
      </w:r>
      <w:r w:rsidRPr="00C2213C">
        <w:fldChar w:fldCharType="separate"/>
      </w:r>
      <w:r w:rsidR="002F0BEF">
        <w:t>6.1.1.1</w:t>
      </w:r>
      <w:r w:rsidRPr="00C2213C">
        <w:fldChar w:fldCharType="end"/>
      </w:r>
      <w:r w:rsidR="00C02CEB" w:rsidRPr="00C2213C">
        <w:t>,</w:t>
      </w:r>
      <w:r w:rsidRPr="00C2213C">
        <w:t xml:space="preserve"> to ensure that the user and/or system data can be restored to a previous state specifiable in time.</w:t>
      </w:r>
    </w:p>
    <w:p w14:paraId="0DD2C469" w14:textId="77777777" w:rsidR="0020522E" w:rsidRPr="00C2213C" w:rsidRDefault="001D641C" w:rsidP="00707DB5">
      <w:pPr>
        <w:pStyle w:val="NoteToDrafters-ASDEFCON"/>
      </w:pPr>
      <w:r w:rsidRPr="00C2213C">
        <w:t>Note to drafters:</w:t>
      </w:r>
      <w:r w:rsidR="009466AE" w:rsidRPr="00C2213C">
        <w:t xml:space="preserve"> </w:t>
      </w:r>
      <w:r w:rsidR="00A9059F" w:rsidRPr="00C2213C">
        <w:t xml:space="preserve"> </w:t>
      </w:r>
      <w:r w:rsidRPr="00C2213C">
        <w:t>Select from the following optional clauses </w:t>
      </w:r>
      <w:r w:rsidR="00E03B47" w:rsidRPr="00C2213C">
        <w:t>when</w:t>
      </w:r>
      <w:r w:rsidRPr="00C2213C">
        <w:t xml:space="preserve"> the Contractor will be required to undertake </w:t>
      </w:r>
      <w:r w:rsidR="00BD2F3F" w:rsidRPr="00C2213C">
        <w:t>Software</w:t>
      </w:r>
      <w:r w:rsidRPr="00C2213C">
        <w:t xml:space="preserve"> Maintenance that does not involve a </w:t>
      </w:r>
      <w:r w:rsidR="00BD2F3F" w:rsidRPr="00C2213C">
        <w:t>Software</w:t>
      </w:r>
      <w:r w:rsidR="00DA50C3" w:rsidRPr="00C2213C">
        <w:t xml:space="preserve"> change</w:t>
      </w:r>
      <w:r w:rsidRPr="00C2213C">
        <w:t xml:space="preserve">.  </w:t>
      </w:r>
      <w:r w:rsidR="0020522E" w:rsidRPr="00C2213C">
        <w:t xml:space="preserve">If there is no </w:t>
      </w:r>
      <w:r w:rsidR="00BD2F3F" w:rsidRPr="00C2213C">
        <w:t>Software</w:t>
      </w:r>
      <w:r w:rsidR="0020522E" w:rsidRPr="00C2213C">
        <w:t xml:space="preserve"> Maintenance </w:t>
      </w:r>
      <w:r w:rsidR="009E4A89" w:rsidRPr="00C2213C">
        <w:t xml:space="preserve">(under the Contract) </w:t>
      </w:r>
      <w:r w:rsidR="009706D3" w:rsidRPr="00C2213C">
        <w:t>that</w:t>
      </w:r>
      <w:r w:rsidR="0020522E" w:rsidRPr="00C2213C">
        <w:t xml:space="preserve"> </w:t>
      </w:r>
      <w:r w:rsidR="009E4A89" w:rsidRPr="00C2213C">
        <w:t>can be performed without</w:t>
      </w:r>
      <w:r w:rsidR="0020522E" w:rsidRPr="00C2213C">
        <w:t xml:space="preserve"> a </w:t>
      </w:r>
      <w:r w:rsidR="00BD2F3F" w:rsidRPr="00C2213C">
        <w:t>Software</w:t>
      </w:r>
      <w:r w:rsidR="0020522E" w:rsidRPr="00C2213C">
        <w:t xml:space="preserve"> change, this clause can be deleted and replaced with ‘Not used’.</w:t>
      </w:r>
    </w:p>
    <w:p w14:paraId="69C59FCC" w14:textId="77777777" w:rsidR="00054A61" w:rsidRPr="00C2213C" w:rsidRDefault="001D641C" w:rsidP="00707DB5">
      <w:pPr>
        <w:pStyle w:val="NoteToDrafters-ASDEFCON"/>
      </w:pPr>
      <w:r w:rsidRPr="00C2213C">
        <w:t xml:space="preserve">Select Option A if this </w:t>
      </w:r>
      <w:r w:rsidR="00BD2F3F" w:rsidRPr="00C2213C">
        <w:t>Software</w:t>
      </w:r>
      <w:r w:rsidRPr="00C2213C">
        <w:t xml:space="preserve"> Maintenance is fully defined through the </w:t>
      </w:r>
      <w:r w:rsidR="00C02CEB" w:rsidRPr="00C2213C">
        <w:t>technical references</w:t>
      </w:r>
      <w:r w:rsidRPr="00C2213C">
        <w:t xml:space="preserve"> </w:t>
      </w:r>
      <w:r w:rsidR="00054A61" w:rsidRPr="00C2213C">
        <w:t xml:space="preserve">for the ICT System(s) </w:t>
      </w:r>
      <w:r w:rsidRPr="00C2213C">
        <w:t>identified at Annex A to the SOW</w:t>
      </w:r>
      <w:r w:rsidR="00C02CEB" w:rsidRPr="00C2213C">
        <w:t xml:space="preserve">.  Select </w:t>
      </w:r>
      <w:r w:rsidR="00C366A6" w:rsidRPr="00C2213C">
        <w:t xml:space="preserve">Option B </w:t>
      </w:r>
      <w:r w:rsidR="00054A61" w:rsidRPr="00C2213C">
        <w:t xml:space="preserve">by selecting </w:t>
      </w:r>
      <w:r w:rsidRPr="00C2213C">
        <w:t xml:space="preserve">one or more </w:t>
      </w:r>
      <w:r w:rsidR="00054A61" w:rsidRPr="00C2213C">
        <w:t>of</w:t>
      </w:r>
      <w:r w:rsidRPr="00C2213C">
        <w:t xml:space="preserve"> </w:t>
      </w:r>
      <w:r w:rsidR="00165D61" w:rsidRPr="00C2213C">
        <w:t>the sub-</w:t>
      </w:r>
      <w:r w:rsidR="00D9371D" w:rsidRPr="00C2213C">
        <w:t xml:space="preserve">options </w:t>
      </w:r>
      <w:r w:rsidRPr="00C2213C">
        <w:t>B</w:t>
      </w:r>
      <w:r w:rsidRPr="00C2213C">
        <w:noBreakHyphen/>
        <w:t>1 to B</w:t>
      </w:r>
      <w:r w:rsidRPr="00C2213C">
        <w:noBreakHyphen/>
        <w:t>3 to specif</w:t>
      </w:r>
      <w:r w:rsidR="00054A61" w:rsidRPr="00C2213C">
        <w:t>y</w:t>
      </w:r>
      <w:r w:rsidRPr="00C2213C">
        <w:t xml:space="preserve"> requirements </w:t>
      </w:r>
      <w:r w:rsidR="00054A61" w:rsidRPr="00C2213C">
        <w:t>for</w:t>
      </w:r>
      <w:r w:rsidRPr="00C2213C">
        <w:t xml:space="preserve"> Preventive Maintenance, Corrective Maintenance and Adaptive Maintenance, respectively.</w:t>
      </w:r>
    </w:p>
    <w:p w14:paraId="5D904307" w14:textId="77777777" w:rsidR="00D83D7F" w:rsidRPr="00C2213C" w:rsidRDefault="00054A61" w:rsidP="00B02797">
      <w:pPr>
        <w:pStyle w:val="NoteToDrafters-ASDEFCON"/>
        <w:keepNext w:val="0"/>
      </w:pPr>
      <w:r w:rsidRPr="00C2213C">
        <w:t xml:space="preserve">When </w:t>
      </w:r>
      <w:r w:rsidR="001D641C" w:rsidRPr="00C2213C">
        <w:t xml:space="preserve">specific requirements </w:t>
      </w:r>
      <w:r w:rsidRPr="00C2213C">
        <w:t>are</w:t>
      </w:r>
      <w:r w:rsidR="001D641C" w:rsidRPr="00C2213C">
        <w:t xml:space="preserve"> not </w:t>
      </w:r>
      <w:r w:rsidR="00164BCA" w:rsidRPr="00C2213C">
        <w:t xml:space="preserve">fully </w:t>
      </w:r>
      <w:r w:rsidR="001D641C" w:rsidRPr="00C2213C">
        <w:t xml:space="preserve">defined in the </w:t>
      </w:r>
      <w:r w:rsidRPr="00C2213C">
        <w:t xml:space="preserve">technical references </w:t>
      </w:r>
      <w:r w:rsidR="001D641C" w:rsidRPr="00C2213C">
        <w:t xml:space="preserve">identified at Annex A to the SOW, drafters may need to incorporate additional detail here to ensure that the nature and scope of the work is properly bounded (eg, in terms of specific activities required at specific locations and/or to specific </w:t>
      </w:r>
      <w:r w:rsidR="00BD2F3F" w:rsidRPr="00C2213C">
        <w:t>Software</w:t>
      </w:r>
      <w:r w:rsidR="001D641C" w:rsidRPr="00C2213C">
        <w:t xml:space="preserve"> Products and/or using particular techniques and tools).  See guidance for further information.</w:t>
      </w: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DD567E" w:rsidRPr="00C2213C" w14:paraId="2299ECDE" w14:textId="77777777" w:rsidTr="006C69AC">
        <w:tc>
          <w:tcPr>
            <w:tcW w:w="9067" w:type="dxa"/>
            <w:shd w:val="clear" w:color="auto" w:fill="auto"/>
          </w:tcPr>
          <w:p w14:paraId="02684F4B" w14:textId="77777777" w:rsidR="00DD567E" w:rsidRPr="00C2213C" w:rsidRDefault="00DD567E" w:rsidP="00B02797">
            <w:pPr>
              <w:pStyle w:val="ASDEFCONOption"/>
              <w:keepNext w:val="0"/>
            </w:pPr>
            <w:r w:rsidRPr="00C2213C">
              <w:t xml:space="preserve">Option A: </w:t>
            </w:r>
            <w:r w:rsidR="00A9059F" w:rsidRPr="00C2213C">
              <w:t xml:space="preserve"> </w:t>
            </w:r>
            <w:r w:rsidRPr="00C2213C">
              <w:t xml:space="preserve">For when all </w:t>
            </w:r>
            <w:r w:rsidR="00BD2F3F" w:rsidRPr="00C2213C">
              <w:t>Software</w:t>
            </w:r>
            <w:r w:rsidRPr="00C2213C">
              <w:t xml:space="preserve"> Maintenance, which does not involve a </w:t>
            </w:r>
            <w:r w:rsidR="00BD2F3F" w:rsidRPr="00C2213C">
              <w:t>Software</w:t>
            </w:r>
            <w:r w:rsidRPr="00C2213C">
              <w:t xml:space="preserve"> change, is defined through the technical references identified at Annex A to the SOW.</w:t>
            </w:r>
          </w:p>
          <w:p w14:paraId="76B6AB5D" w14:textId="584909F1" w:rsidR="00DD567E" w:rsidRPr="00C2213C" w:rsidRDefault="00DD567E" w:rsidP="00DD567E">
            <w:pPr>
              <w:pStyle w:val="SOWTL4-ASDEFCON"/>
            </w:pPr>
            <w:r w:rsidRPr="00C2213C">
              <w:t xml:space="preserve">The Contractor shall undertake all Maintenance, which does not involve a </w:t>
            </w:r>
            <w:r w:rsidR="00BD2F3F" w:rsidRPr="00C2213C">
              <w:t>Software</w:t>
            </w:r>
            <w:r w:rsidRPr="00C2213C">
              <w:t xml:space="preserve"> change, for the </w:t>
            </w:r>
            <w:r w:rsidR="00BD2F3F" w:rsidRPr="00C2213C">
              <w:t>Software</w:t>
            </w:r>
            <w:r w:rsidRPr="00C2213C">
              <w:t xml:space="preserve"> Products specified at clause </w:t>
            </w:r>
            <w:r w:rsidRPr="00C2213C">
              <w:fldChar w:fldCharType="begin"/>
            </w:r>
            <w:r w:rsidRPr="00C2213C">
              <w:instrText xml:space="preserve"> REF _Ref314484689 \r \h </w:instrText>
            </w:r>
            <w:r w:rsidR="002C6FDB" w:rsidRPr="00C2213C">
              <w:instrText xml:space="preserve"> \* MERGEFORMAT </w:instrText>
            </w:r>
            <w:r w:rsidRPr="00C2213C">
              <w:fldChar w:fldCharType="separate"/>
            </w:r>
            <w:r w:rsidR="002F0BEF">
              <w:t>6.1.1.1</w:t>
            </w:r>
            <w:r w:rsidRPr="00C2213C">
              <w:fldChar w:fldCharType="end"/>
            </w:r>
            <w:r w:rsidRPr="00C2213C">
              <w:t xml:space="preserve"> in accordance with the technical references identified in Annex A to the SOW for those </w:t>
            </w:r>
            <w:r w:rsidR="00BD2F3F" w:rsidRPr="00C2213C">
              <w:t>Software</w:t>
            </w:r>
            <w:r w:rsidRPr="00C2213C">
              <w:t xml:space="preserve"> Products.</w:t>
            </w:r>
          </w:p>
          <w:p w14:paraId="58D8F4B0" w14:textId="77777777" w:rsidR="00DD567E" w:rsidRPr="00C2213C" w:rsidRDefault="00DD567E" w:rsidP="00671FC8">
            <w:pPr>
              <w:pStyle w:val="ASDEFCONOption"/>
              <w:rPr>
                <w:rFonts w:eastAsia="Calibri"/>
              </w:rPr>
            </w:pPr>
            <w:r w:rsidRPr="00C2213C">
              <w:rPr>
                <w:rFonts w:eastAsia="Calibri"/>
              </w:rPr>
              <w:t>Option B-1:</w:t>
            </w:r>
            <w:r w:rsidR="00A9059F" w:rsidRPr="00C2213C">
              <w:rPr>
                <w:rFonts w:eastAsia="Calibri"/>
              </w:rPr>
              <w:t xml:space="preserve"> </w:t>
            </w:r>
            <w:r w:rsidRPr="00C2213C">
              <w:rPr>
                <w:rFonts w:eastAsia="Calibri"/>
              </w:rPr>
              <w:t xml:space="preserve"> For when specific requirements in relation to Preventive Maintenance for </w:t>
            </w:r>
            <w:r w:rsidR="00BD2F3F" w:rsidRPr="00C2213C">
              <w:rPr>
                <w:rFonts w:eastAsia="Calibri"/>
              </w:rPr>
              <w:t>Software</w:t>
            </w:r>
            <w:r w:rsidRPr="00C2213C">
              <w:rPr>
                <w:rFonts w:eastAsia="Calibri"/>
              </w:rPr>
              <w:t xml:space="preserve">, which do not involve a </w:t>
            </w:r>
            <w:r w:rsidR="00BD2F3F" w:rsidRPr="00C2213C">
              <w:rPr>
                <w:rFonts w:eastAsia="Calibri"/>
              </w:rPr>
              <w:t>Software</w:t>
            </w:r>
            <w:r w:rsidRPr="00C2213C">
              <w:rPr>
                <w:rFonts w:eastAsia="Calibri"/>
              </w:rPr>
              <w:t xml:space="preserve"> change, need to be set out in the Contract.</w:t>
            </w:r>
          </w:p>
          <w:p w14:paraId="162FF60E" w14:textId="36AEC16E" w:rsidR="00DD567E" w:rsidRPr="00C2213C" w:rsidRDefault="00DD567E" w:rsidP="00DD567E">
            <w:pPr>
              <w:pStyle w:val="SOWTL4-ASDEFCON"/>
            </w:pPr>
            <w:r w:rsidRPr="00C2213C">
              <w:t xml:space="preserve">The Contractor shall undertake the following Preventive Maintenance activities, which do not involve a </w:t>
            </w:r>
            <w:r w:rsidR="00BD2F3F" w:rsidRPr="00C2213C">
              <w:t>Software</w:t>
            </w:r>
            <w:r w:rsidRPr="00C2213C">
              <w:t xml:space="preserve"> change, for the </w:t>
            </w:r>
            <w:r w:rsidR="00BD2F3F" w:rsidRPr="00C2213C">
              <w:t>Software</w:t>
            </w:r>
            <w:r w:rsidRPr="00C2213C">
              <w:t xml:space="preserve"> Products specified at clause </w:t>
            </w:r>
            <w:r w:rsidRPr="00C2213C">
              <w:fldChar w:fldCharType="begin"/>
            </w:r>
            <w:r w:rsidRPr="00C2213C">
              <w:instrText xml:space="preserve"> REF _Ref314484689 \r \h </w:instrText>
            </w:r>
            <w:r w:rsidR="002C6FDB" w:rsidRPr="00C2213C">
              <w:instrText xml:space="preserve"> \* MERGEFORMAT </w:instrText>
            </w:r>
            <w:r w:rsidRPr="00C2213C">
              <w:fldChar w:fldCharType="separate"/>
            </w:r>
            <w:r w:rsidR="002F0BEF">
              <w:t>6.1.1.1</w:t>
            </w:r>
            <w:r w:rsidRPr="00C2213C">
              <w:fldChar w:fldCharType="end"/>
            </w:r>
            <w:r w:rsidRPr="00C2213C">
              <w:t>:</w:t>
            </w:r>
          </w:p>
          <w:p w14:paraId="48FF4310" w14:textId="77777777" w:rsidR="00DD567E" w:rsidRPr="00C2213C" w:rsidRDefault="00DD567E" w:rsidP="00DD567E">
            <w:pPr>
              <w:pStyle w:val="NoteToDrafters-ASDEFCON"/>
              <w:rPr>
                <w:rFonts w:eastAsia="Calibri"/>
              </w:rPr>
            </w:pPr>
            <w:r w:rsidRPr="00C2213C">
              <w:rPr>
                <w:rFonts w:eastAsia="Calibri"/>
              </w:rPr>
              <w:t xml:space="preserve">Note to drafters: </w:t>
            </w:r>
            <w:r w:rsidR="001637B8" w:rsidRPr="00C2213C">
              <w:rPr>
                <w:rFonts w:eastAsia="Calibri"/>
              </w:rPr>
              <w:t xml:space="preserve"> </w:t>
            </w:r>
            <w:r w:rsidRPr="00C2213C">
              <w:rPr>
                <w:rFonts w:eastAsia="Calibri"/>
              </w:rPr>
              <w:t xml:space="preserve">Incorporate any specific details required into the following subclauses.  Examples of Preventive Maintenance, which does not involve a </w:t>
            </w:r>
            <w:r w:rsidR="00BD2F3F" w:rsidRPr="00C2213C">
              <w:rPr>
                <w:rFonts w:eastAsia="Calibri"/>
              </w:rPr>
              <w:t>Software</w:t>
            </w:r>
            <w:r w:rsidRPr="00C2213C">
              <w:rPr>
                <w:rFonts w:eastAsia="Calibri"/>
              </w:rPr>
              <w:t xml:space="preserve"> change, includes deleting temporary files, running virus scans and de-fragmenting hard drives.</w:t>
            </w:r>
          </w:p>
          <w:p w14:paraId="03BC9DB3" w14:textId="3FB71014" w:rsidR="00DD567E" w:rsidRPr="00C2213C" w:rsidRDefault="00DD567E" w:rsidP="00E7013F">
            <w:pPr>
              <w:pStyle w:val="SOWSubL1-ASDEFCON"/>
            </w:pPr>
            <w:r w:rsidRPr="00C2213C">
              <w:fldChar w:fldCharType="begin">
                <w:ffData>
                  <w:name w:val=""/>
                  <w:enabled/>
                  <w:calcOnExit w:val="0"/>
                  <w:textInput>
                    <w:default w:val="[…DRAFTER TO INSERT…]"/>
                  </w:textInput>
                </w:ffData>
              </w:fldChar>
            </w:r>
            <w:r w:rsidRPr="00C2213C">
              <w:instrText xml:space="preserve"> FORMTEXT </w:instrText>
            </w:r>
            <w:r w:rsidRPr="00C2213C">
              <w:fldChar w:fldCharType="separate"/>
            </w:r>
            <w:r w:rsidR="002F0BEF">
              <w:rPr>
                <w:noProof/>
              </w:rPr>
              <w:t>[…DRAFTER TO INSERT…]</w:t>
            </w:r>
            <w:r w:rsidRPr="00C2213C">
              <w:fldChar w:fldCharType="end"/>
            </w:r>
            <w:r w:rsidRPr="00C2213C">
              <w:t>; and</w:t>
            </w:r>
          </w:p>
          <w:p w14:paraId="75FA8A2E" w14:textId="68ADF5CE" w:rsidR="00DD567E" w:rsidRPr="00C2213C" w:rsidRDefault="00DD567E" w:rsidP="00DD567E">
            <w:pPr>
              <w:pStyle w:val="SOWSubL1-ASDEFCON"/>
            </w:pPr>
            <w:r w:rsidRPr="00C2213C">
              <w:fldChar w:fldCharType="begin">
                <w:ffData>
                  <w:name w:val=""/>
                  <w:enabled/>
                  <w:calcOnExit w:val="0"/>
                  <w:textInput>
                    <w:default w:val="[…DRAFTER TO INSERT…]"/>
                  </w:textInput>
                </w:ffData>
              </w:fldChar>
            </w:r>
            <w:r w:rsidRPr="00C2213C">
              <w:instrText xml:space="preserve"> FORMTEXT </w:instrText>
            </w:r>
            <w:r w:rsidRPr="00C2213C">
              <w:fldChar w:fldCharType="separate"/>
            </w:r>
            <w:r w:rsidR="002F0BEF">
              <w:rPr>
                <w:noProof/>
              </w:rPr>
              <w:t>[…DRAFTER TO INSERT…]</w:t>
            </w:r>
            <w:r w:rsidRPr="00C2213C">
              <w:fldChar w:fldCharType="end"/>
            </w:r>
            <w:r w:rsidRPr="00C2213C">
              <w:t>.</w:t>
            </w:r>
          </w:p>
          <w:p w14:paraId="279402B8" w14:textId="77777777" w:rsidR="00DD567E" w:rsidRPr="00C2213C" w:rsidRDefault="00DD567E" w:rsidP="00671FC8">
            <w:pPr>
              <w:pStyle w:val="ASDEFCONOption"/>
              <w:rPr>
                <w:rFonts w:eastAsia="Calibri"/>
              </w:rPr>
            </w:pPr>
            <w:r w:rsidRPr="00C2213C">
              <w:rPr>
                <w:rFonts w:eastAsia="Calibri"/>
              </w:rPr>
              <w:t xml:space="preserve">Option B-2: </w:t>
            </w:r>
            <w:r w:rsidR="00A9059F" w:rsidRPr="00C2213C">
              <w:rPr>
                <w:rFonts w:eastAsia="Calibri"/>
              </w:rPr>
              <w:t xml:space="preserve"> </w:t>
            </w:r>
            <w:r w:rsidRPr="00C2213C">
              <w:rPr>
                <w:rFonts w:eastAsia="Calibri"/>
              </w:rPr>
              <w:t xml:space="preserve">For when specific requirements in relation to Corrective Maintenance for </w:t>
            </w:r>
            <w:r w:rsidR="00BD2F3F" w:rsidRPr="00C2213C">
              <w:rPr>
                <w:rFonts w:eastAsia="Calibri"/>
              </w:rPr>
              <w:t>Software</w:t>
            </w:r>
            <w:r w:rsidRPr="00C2213C">
              <w:rPr>
                <w:rFonts w:eastAsia="Calibri"/>
              </w:rPr>
              <w:t xml:space="preserve">, which do not involve a </w:t>
            </w:r>
            <w:r w:rsidR="00BD2F3F" w:rsidRPr="00C2213C">
              <w:rPr>
                <w:rFonts w:eastAsia="Calibri"/>
              </w:rPr>
              <w:t>Software</w:t>
            </w:r>
            <w:r w:rsidRPr="00C2213C">
              <w:rPr>
                <w:rFonts w:eastAsia="Calibri"/>
              </w:rPr>
              <w:t xml:space="preserve"> change, need to be set out in the Contract.</w:t>
            </w:r>
          </w:p>
          <w:p w14:paraId="743917FE" w14:textId="637554FF" w:rsidR="00DD567E" w:rsidRPr="00C2213C" w:rsidRDefault="00DD567E" w:rsidP="00DD567E">
            <w:pPr>
              <w:pStyle w:val="SOWTL4-ASDEFCON"/>
            </w:pPr>
            <w:r w:rsidRPr="00C2213C">
              <w:t xml:space="preserve">The Contractor shall undertake the following Corrective Maintenance activities, which do not involve a </w:t>
            </w:r>
            <w:r w:rsidR="00BD2F3F" w:rsidRPr="00C2213C">
              <w:t>Software</w:t>
            </w:r>
            <w:r w:rsidRPr="00C2213C">
              <w:t xml:space="preserve"> change, for the </w:t>
            </w:r>
            <w:r w:rsidR="00BD2F3F" w:rsidRPr="00C2213C">
              <w:t>Software</w:t>
            </w:r>
            <w:r w:rsidRPr="00C2213C">
              <w:t xml:space="preserve"> Products specified at clause </w:t>
            </w:r>
            <w:r w:rsidRPr="00C2213C">
              <w:fldChar w:fldCharType="begin"/>
            </w:r>
            <w:r w:rsidRPr="00C2213C">
              <w:instrText xml:space="preserve"> REF _Ref314484689 \r \h </w:instrText>
            </w:r>
            <w:r w:rsidR="002C6FDB" w:rsidRPr="00C2213C">
              <w:instrText xml:space="preserve"> \* MERGEFORMAT </w:instrText>
            </w:r>
            <w:r w:rsidRPr="00C2213C">
              <w:fldChar w:fldCharType="separate"/>
            </w:r>
            <w:r w:rsidR="002F0BEF">
              <w:t>6.1.1.1</w:t>
            </w:r>
            <w:r w:rsidRPr="00C2213C">
              <w:fldChar w:fldCharType="end"/>
            </w:r>
            <w:r w:rsidRPr="00C2213C">
              <w:t>:</w:t>
            </w:r>
          </w:p>
          <w:p w14:paraId="4D5A7298" w14:textId="77777777" w:rsidR="00DD567E" w:rsidRPr="00C2213C" w:rsidRDefault="00DD567E" w:rsidP="00DD567E">
            <w:pPr>
              <w:pStyle w:val="NoteToDrafters-ASDEFCON"/>
              <w:rPr>
                <w:rFonts w:eastAsia="Calibri"/>
              </w:rPr>
            </w:pPr>
            <w:r w:rsidRPr="00C2213C">
              <w:rPr>
                <w:rFonts w:eastAsia="Calibri"/>
              </w:rPr>
              <w:t xml:space="preserve">Note to drafters: </w:t>
            </w:r>
            <w:r w:rsidR="00A9059F" w:rsidRPr="00C2213C">
              <w:rPr>
                <w:rFonts w:eastAsia="Calibri"/>
              </w:rPr>
              <w:t xml:space="preserve"> </w:t>
            </w:r>
            <w:r w:rsidRPr="00C2213C">
              <w:rPr>
                <w:rFonts w:eastAsia="Calibri"/>
              </w:rPr>
              <w:t xml:space="preserve">Incorporate any specific details required into the following subclauses.  Examples of Corrective Maintenance, which does not involve a </w:t>
            </w:r>
            <w:r w:rsidR="00BD2F3F" w:rsidRPr="00C2213C">
              <w:rPr>
                <w:rFonts w:eastAsia="Calibri"/>
              </w:rPr>
              <w:t>Software</w:t>
            </w:r>
            <w:r w:rsidRPr="00C2213C">
              <w:rPr>
                <w:rFonts w:eastAsia="Calibri"/>
              </w:rPr>
              <w:t xml:space="preserve"> change, includes reinstalling all or some of the </w:t>
            </w:r>
            <w:r w:rsidR="00BD2F3F" w:rsidRPr="00C2213C">
              <w:rPr>
                <w:rFonts w:eastAsia="Calibri"/>
              </w:rPr>
              <w:t>Software</w:t>
            </w:r>
            <w:r w:rsidRPr="00C2213C">
              <w:rPr>
                <w:rFonts w:eastAsia="Calibri"/>
              </w:rPr>
              <w:t>, device drivers, and rebooting a system after failure.</w:t>
            </w:r>
          </w:p>
          <w:p w14:paraId="21EB0CDC" w14:textId="76DDB392" w:rsidR="00DD567E" w:rsidRPr="00C2213C" w:rsidRDefault="00DD567E" w:rsidP="00E7013F">
            <w:pPr>
              <w:pStyle w:val="SOWSubL1-ASDEFCON"/>
            </w:pPr>
            <w:r w:rsidRPr="00C2213C">
              <w:fldChar w:fldCharType="begin">
                <w:ffData>
                  <w:name w:val=""/>
                  <w:enabled/>
                  <w:calcOnExit w:val="0"/>
                  <w:textInput>
                    <w:default w:val="[…DRAFTER TO INSERT…]"/>
                  </w:textInput>
                </w:ffData>
              </w:fldChar>
            </w:r>
            <w:r w:rsidRPr="00C2213C">
              <w:instrText xml:space="preserve"> FORMTEXT </w:instrText>
            </w:r>
            <w:r w:rsidRPr="00C2213C">
              <w:fldChar w:fldCharType="separate"/>
            </w:r>
            <w:r w:rsidR="002F0BEF">
              <w:rPr>
                <w:noProof/>
              </w:rPr>
              <w:t>[…DRAFTER TO INSERT…]</w:t>
            </w:r>
            <w:r w:rsidRPr="00C2213C">
              <w:fldChar w:fldCharType="end"/>
            </w:r>
            <w:r w:rsidRPr="00C2213C">
              <w:t>; and</w:t>
            </w:r>
          </w:p>
          <w:p w14:paraId="51590D04" w14:textId="30F63491" w:rsidR="00DD567E" w:rsidRPr="00C2213C" w:rsidRDefault="00DD567E" w:rsidP="00DD567E">
            <w:pPr>
              <w:pStyle w:val="SOWSubL1-ASDEFCON"/>
            </w:pPr>
            <w:r w:rsidRPr="00C2213C">
              <w:fldChar w:fldCharType="begin">
                <w:ffData>
                  <w:name w:val=""/>
                  <w:enabled/>
                  <w:calcOnExit w:val="0"/>
                  <w:textInput>
                    <w:default w:val="[…DRAFTER TO INSERT…]"/>
                  </w:textInput>
                </w:ffData>
              </w:fldChar>
            </w:r>
            <w:r w:rsidRPr="00C2213C">
              <w:instrText xml:space="preserve"> FORMTEXT </w:instrText>
            </w:r>
            <w:r w:rsidRPr="00C2213C">
              <w:fldChar w:fldCharType="separate"/>
            </w:r>
            <w:r w:rsidR="002F0BEF">
              <w:rPr>
                <w:noProof/>
              </w:rPr>
              <w:t>[…DRAFTER TO INSERT…]</w:t>
            </w:r>
            <w:r w:rsidRPr="00C2213C">
              <w:fldChar w:fldCharType="end"/>
            </w:r>
            <w:r w:rsidRPr="00C2213C">
              <w:t>.</w:t>
            </w:r>
          </w:p>
          <w:p w14:paraId="60553C07" w14:textId="77777777" w:rsidR="00DD567E" w:rsidRPr="00C2213C" w:rsidRDefault="00DD567E" w:rsidP="00671FC8">
            <w:pPr>
              <w:pStyle w:val="ASDEFCONOption"/>
              <w:rPr>
                <w:rFonts w:eastAsia="Calibri"/>
              </w:rPr>
            </w:pPr>
            <w:r w:rsidRPr="00C2213C">
              <w:rPr>
                <w:rFonts w:eastAsia="Calibri"/>
              </w:rPr>
              <w:t xml:space="preserve">Option B-3: </w:t>
            </w:r>
            <w:r w:rsidR="00A9059F" w:rsidRPr="00C2213C">
              <w:rPr>
                <w:rFonts w:eastAsia="Calibri"/>
              </w:rPr>
              <w:t xml:space="preserve"> </w:t>
            </w:r>
            <w:r w:rsidRPr="00C2213C">
              <w:rPr>
                <w:rFonts w:eastAsia="Calibri"/>
              </w:rPr>
              <w:t xml:space="preserve">For when specific requirements in relation to Adaptive Maintenance for </w:t>
            </w:r>
            <w:r w:rsidR="00BD2F3F" w:rsidRPr="00C2213C">
              <w:rPr>
                <w:rFonts w:eastAsia="Calibri"/>
              </w:rPr>
              <w:t>Software</w:t>
            </w:r>
            <w:r w:rsidRPr="00C2213C">
              <w:rPr>
                <w:rFonts w:eastAsia="Calibri"/>
              </w:rPr>
              <w:t xml:space="preserve">, which do not involve a </w:t>
            </w:r>
            <w:r w:rsidR="00BD2F3F" w:rsidRPr="00C2213C">
              <w:rPr>
                <w:rFonts w:eastAsia="Calibri"/>
              </w:rPr>
              <w:t>Software</w:t>
            </w:r>
            <w:r w:rsidRPr="00C2213C">
              <w:rPr>
                <w:rFonts w:eastAsia="Calibri"/>
              </w:rPr>
              <w:t xml:space="preserve"> change, need to be set out in the Contract.</w:t>
            </w:r>
          </w:p>
          <w:p w14:paraId="40ECAFC3" w14:textId="18A92528" w:rsidR="00DD567E" w:rsidRPr="00C2213C" w:rsidRDefault="00DD567E" w:rsidP="00DD567E">
            <w:pPr>
              <w:pStyle w:val="SOWTL4-ASDEFCON"/>
            </w:pPr>
            <w:r w:rsidRPr="00C2213C">
              <w:t xml:space="preserve">The Contractor shall undertake the following Adaptive Maintenance activities, which do not involve a </w:t>
            </w:r>
            <w:r w:rsidR="00BD2F3F" w:rsidRPr="00C2213C">
              <w:t>Software</w:t>
            </w:r>
            <w:r w:rsidRPr="00C2213C">
              <w:t xml:space="preserve"> change, for the </w:t>
            </w:r>
            <w:r w:rsidR="00BD2F3F" w:rsidRPr="00C2213C">
              <w:t>Software</w:t>
            </w:r>
            <w:r w:rsidRPr="00C2213C">
              <w:t xml:space="preserve"> Products specified at clause </w:t>
            </w:r>
            <w:r w:rsidRPr="00C2213C">
              <w:fldChar w:fldCharType="begin"/>
            </w:r>
            <w:r w:rsidRPr="00C2213C">
              <w:instrText xml:space="preserve"> REF _Ref314484689 \r \h </w:instrText>
            </w:r>
            <w:r w:rsidR="002C6FDB" w:rsidRPr="00C2213C">
              <w:instrText xml:space="preserve"> \* MERGEFORMAT </w:instrText>
            </w:r>
            <w:r w:rsidRPr="00C2213C">
              <w:fldChar w:fldCharType="separate"/>
            </w:r>
            <w:r w:rsidR="002F0BEF">
              <w:t>6.1.1.1</w:t>
            </w:r>
            <w:r w:rsidRPr="00C2213C">
              <w:fldChar w:fldCharType="end"/>
            </w:r>
            <w:r w:rsidRPr="00C2213C">
              <w:t>:</w:t>
            </w:r>
          </w:p>
          <w:p w14:paraId="531F8FCD" w14:textId="77777777" w:rsidR="00DD567E" w:rsidRPr="00C2213C" w:rsidRDefault="00DD567E" w:rsidP="00DD567E">
            <w:pPr>
              <w:pStyle w:val="NoteToDrafters-ASDEFCON"/>
              <w:rPr>
                <w:rFonts w:eastAsia="Calibri"/>
              </w:rPr>
            </w:pPr>
            <w:r w:rsidRPr="00C2213C">
              <w:rPr>
                <w:rFonts w:eastAsia="Calibri"/>
              </w:rPr>
              <w:t xml:space="preserve">Note to drafters: </w:t>
            </w:r>
            <w:r w:rsidR="00A9059F" w:rsidRPr="00C2213C">
              <w:rPr>
                <w:rFonts w:eastAsia="Calibri"/>
              </w:rPr>
              <w:t xml:space="preserve"> </w:t>
            </w:r>
            <w:r w:rsidRPr="00C2213C">
              <w:rPr>
                <w:rFonts w:eastAsia="Calibri"/>
              </w:rPr>
              <w:t xml:space="preserve">Incorporate any specific details required into the following subclauses.  Examples of Adaptive Maintenance, which does not involve a </w:t>
            </w:r>
            <w:r w:rsidR="00BD2F3F" w:rsidRPr="00C2213C">
              <w:rPr>
                <w:rFonts w:eastAsia="Calibri"/>
              </w:rPr>
              <w:t>Software</w:t>
            </w:r>
            <w:r w:rsidRPr="00C2213C">
              <w:rPr>
                <w:rFonts w:eastAsia="Calibri"/>
              </w:rPr>
              <w:t xml:space="preserve"> change, includes incorporating adaptation data to alter the way a system operates.  Examples of adaptation data include communication plans that change protocols and radio frequencies for an operation; geographic data to adapt a system to a new location; threat data that alters a system for different threats; and configuration data that adapts a system for different roles.</w:t>
            </w:r>
          </w:p>
          <w:p w14:paraId="7CDC7BA4" w14:textId="1099476F" w:rsidR="00DD567E" w:rsidRPr="00C2213C" w:rsidRDefault="00DD567E" w:rsidP="00E7013F">
            <w:pPr>
              <w:pStyle w:val="SOWSubL1-ASDEFCON"/>
            </w:pPr>
            <w:r w:rsidRPr="00C2213C">
              <w:fldChar w:fldCharType="begin">
                <w:ffData>
                  <w:name w:val=""/>
                  <w:enabled/>
                  <w:calcOnExit w:val="0"/>
                  <w:textInput>
                    <w:default w:val="[…DRAFTER TO INSERT…]"/>
                  </w:textInput>
                </w:ffData>
              </w:fldChar>
            </w:r>
            <w:r w:rsidRPr="00C2213C">
              <w:instrText xml:space="preserve"> FORMTEXT </w:instrText>
            </w:r>
            <w:r w:rsidRPr="00C2213C">
              <w:fldChar w:fldCharType="separate"/>
            </w:r>
            <w:r w:rsidR="002F0BEF">
              <w:rPr>
                <w:noProof/>
              </w:rPr>
              <w:t>[…DRAFTER TO INSERT…]</w:t>
            </w:r>
            <w:r w:rsidRPr="00C2213C">
              <w:fldChar w:fldCharType="end"/>
            </w:r>
            <w:r w:rsidRPr="00C2213C">
              <w:t>;</w:t>
            </w:r>
            <w:r w:rsidR="000F7F98" w:rsidRPr="00C2213C">
              <w:t xml:space="preserve"> and</w:t>
            </w:r>
          </w:p>
          <w:p w14:paraId="3180506B" w14:textId="7C6E5089" w:rsidR="00DD567E" w:rsidRPr="00C2213C" w:rsidRDefault="00DD567E" w:rsidP="00707DB5">
            <w:pPr>
              <w:pStyle w:val="SOWSubL1-ASDEFCON"/>
              <w:jc w:val="left"/>
            </w:pPr>
            <w:r w:rsidRPr="00C2213C">
              <w:fldChar w:fldCharType="begin">
                <w:ffData>
                  <w:name w:val=""/>
                  <w:enabled/>
                  <w:calcOnExit w:val="0"/>
                  <w:textInput>
                    <w:default w:val="[…DRAFTER TO INSERT…]"/>
                  </w:textInput>
                </w:ffData>
              </w:fldChar>
            </w:r>
            <w:r w:rsidRPr="00C2213C">
              <w:instrText xml:space="preserve"> FORMTEXT </w:instrText>
            </w:r>
            <w:r w:rsidRPr="00C2213C">
              <w:fldChar w:fldCharType="separate"/>
            </w:r>
            <w:r w:rsidR="002F0BEF">
              <w:rPr>
                <w:noProof/>
              </w:rPr>
              <w:t>[…DRAFTER TO INSERT…]</w:t>
            </w:r>
            <w:r w:rsidRPr="00C2213C">
              <w:fldChar w:fldCharType="end"/>
            </w:r>
            <w:r w:rsidRPr="00C2213C">
              <w:t>.</w:t>
            </w:r>
          </w:p>
        </w:tc>
      </w:tr>
      <w:bookmarkEnd w:id="103"/>
      <w:bookmarkEnd w:id="104"/>
      <w:bookmarkEnd w:id="105"/>
      <w:bookmarkEnd w:id="106"/>
    </w:tbl>
    <w:p w14:paraId="31F4A2B4" w14:textId="75529FB9" w:rsidR="00667623" w:rsidRPr="00C2213C" w:rsidRDefault="00667623" w:rsidP="00DC17A4">
      <w:pPr>
        <w:pStyle w:val="ASDEFCONOptionSpace"/>
      </w:pPr>
    </w:p>
    <w:p w14:paraId="5EBCC347" w14:textId="77777777" w:rsidR="00F4201C" w:rsidRPr="00C2213C" w:rsidRDefault="00BD2F3F" w:rsidP="001F1047">
      <w:pPr>
        <w:pStyle w:val="SOWHL3-ASDEFCON"/>
      </w:pPr>
      <w:bookmarkStart w:id="108" w:name="_Ref281471131"/>
      <w:bookmarkStart w:id="109" w:name="_Ref314659101"/>
      <w:bookmarkStart w:id="110" w:name="_Toc355162927"/>
      <w:bookmarkStart w:id="111" w:name="_Ref361306276"/>
      <w:r w:rsidRPr="00C2213C">
        <w:t>Software</w:t>
      </w:r>
      <w:r w:rsidR="00F4201C" w:rsidRPr="00C2213C">
        <w:t xml:space="preserve"> Retirement</w:t>
      </w:r>
      <w:bookmarkEnd w:id="108"/>
      <w:bookmarkEnd w:id="109"/>
      <w:bookmarkEnd w:id="110"/>
      <w:bookmarkEnd w:id="111"/>
    </w:p>
    <w:p w14:paraId="0A9C52C3" w14:textId="77777777" w:rsidR="00F4201C" w:rsidRPr="00C2213C" w:rsidRDefault="00F4201C" w:rsidP="00707DB5">
      <w:pPr>
        <w:pStyle w:val="SOWTL4-ASDEFCON"/>
      </w:pPr>
      <w:r w:rsidRPr="00C2213C">
        <w:t xml:space="preserve">The Contractor </w:t>
      </w:r>
      <w:r w:rsidR="00F6465F" w:rsidRPr="00C2213C">
        <w:t xml:space="preserve">acknowledges that either the Contractor </w:t>
      </w:r>
      <w:r w:rsidRPr="00C2213C">
        <w:t xml:space="preserve">or </w:t>
      </w:r>
      <w:r w:rsidR="00F6465F" w:rsidRPr="00C2213C">
        <w:t>an</w:t>
      </w:r>
      <w:r w:rsidRPr="00C2213C">
        <w:t xml:space="preserve">other party </w:t>
      </w:r>
      <w:r w:rsidR="00BA744C" w:rsidRPr="00C2213C">
        <w:t xml:space="preserve">may identify the need to retire a </w:t>
      </w:r>
      <w:r w:rsidR="00BD2F3F" w:rsidRPr="00C2213C">
        <w:t>Software</w:t>
      </w:r>
      <w:r w:rsidR="00BA744C" w:rsidRPr="00C2213C">
        <w:t xml:space="preserve"> Product for reasons such as the </w:t>
      </w:r>
      <w:r w:rsidR="00BD2F3F" w:rsidRPr="00C2213C">
        <w:t>Software</w:t>
      </w:r>
      <w:r w:rsidR="00BA744C" w:rsidRPr="00C2213C">
        <w:t xml:space="preserve"> Product is no longer supported or is no longer required or has been replaced by another Product.</w:t>
      </w:r>
    </w:p>
    <w:p w14:paraId="2A1FBFC2" w14:textId="77777777" w:rsidR="004C2960" w:rsidRPr="00C2213C" w:rsidRDefault="004C2960" w:rsidP="00707DB5">
      <w:pPr>
        <w:pStyle w:val="SOWTL4-ASDEFCON"/>
      </w:pPr>
      <w:r w:rsidRPr="00C2213C">
        <w:t xml:space="preserve">Where the Contractor identifies the need to retire a </w:t>
      </w:r>
      <w:r w:rsidR="00BD2F3F" w:rsidRPr="00C2213C">
        <w:t>Software</w:t>
      </w:r>
      <w:r w:rsidRPr="00C2213C">
        <w:t xml:space="preserve"> Product, the Contractor shall develop and deliver a </w:t>
      </w:r>
      <w:r w:rsidR="00BD2F3F" w:rsidRPr="00C2213C">
        <w:t>Software</w:t>
      </w:r>
      <w:r w:rsidRPr="00C2213C">
        <w:t xml:space="preserve"> Change Request</w:t>
      </w:r>
      <w:r w:rsidR="00636EB7" w:rsidRPr="00C2213C">
        <w:t>,</w:t>
      </w:r>
      <w:r w:rsidRPr="00C2213C">
        <w:t xml:space="preserve"> for the retirement of the </w:t>
      </w:r>
      <w:r w:rsidR="00BD2F3F" w:rsidRPr="00C2213C">
        <w:t>Software</w:t>
      </w:r>
      <w:r w:rsidRPr="00C2213C">
        <w:t xml:space="preserve"> Product</w:t>
      </w:r>
      <w:r w:rsidR="00636EB7" w:rsidRPr="00C2213C">
        <w:t>,</w:t>
      </w:r>
      <w:r w:rsidRPr="00C2213C">
        <w:t xml:space="preserve"> in accordance with CDRL Line Number ENG-</w:t>
      </w:r>
      <w:r w:rsidR="00636EB7" w:rsidRPr="00C2213C">
        <w:t>810</w:t>
      </w:r>
      <w:r w:rsidRPr="00C2213C">
        <w:t>.</w:t>
      </w:r>
    </w:p>
    <w:p w14:paraId="1F0C42CE" w14:textId="77777777" w:rsidR="005E4E0D" w:rsidRPr="00C2213C" w:rsidRDefault="005E4E0D" w:rsidP="00707DB5">
      <w:pPr>
        <w:pStyle w:val="SOWTL4-ASDEFCON"/>
      </w:pPr>
      <w:r w:rsidRPr="00C2213C">
        <w:t xml:space="preserve">Where the Contractor receives a </w:t>
      </w:r>
      <w:r w:rsidR="00BD2F3F" w:rsidRPr="00C2213C">
        <w:t>Software</w:t>
      </w:r>
      <w:r w:rsidR="00723C6F" w:rsidRPr="00C2213C">
        <w:t xml:space="preserve"> </w:t>
      </w:r>
      <w:r w:rsidR="00F6465F" w:rsidRPr="00C2213C">
        <w:t xml:space="preserve">Change </w:t>
      </w:r>
      <w:r w:rsidRPr="00C2213C">
        <w:t xml:space="preserve">Request for the retirement of a </w:t>
      </w:r>
      <w:r w:rsidR="00BD2F3F" w:rsidRPr="00C2213C">
        <w:t>Software</w:t>
      </w:r>
      <w:r w:rsidRPr="00C2213C">
        <w:t xml:space="preserve"> Product</w:t>
      </w:r>
      <w:r w:rsidR="00636EB7" w:rsidRPr="00C2213C">
        <w:t xml:space="preserve"> from a party other than the Commonwealth Representative</w:t>
      </w:r>
      <w:r w:rsidRPr="00C2213C">
        <w:t xml:space="preserve">, the </w:t>
      </w:r>
      <w:r w:rsidR="004C2960" w:rsidRPr="00C2213C">
        <w:t xml:space="preserve">Contractor shall forward the </w:t>
      </w:r>
      <w:r w:rsidR="00BD2F3F" w:rsidRPr="00C2213C">
        <w:t>Software</w:t>
      </w:r>
      <w:r w:rsidR="00723C6F" w:rsidRPr="00C2213C">
        <w:t xml:space="preserve"> </w:t>
      </w:r>
      <w:r w:rsidR="00F6465F" w:rsidRPr="00C2213C">
        <w:t xml:space="preserve">Change </w:t>
      </w:r>
      <w:r w:rsidRPr="00C2213C">
        <w:t>Request to the Commonwealth Representative for Approval.</w:t>
      </w:r>
    </w:p>
    <w:p w14:paraId="346B9DB2" w14:textId="77777777" w:rsidR="005E4E0D" w:rsidRPr="00C2213C" w:rsidRDefault="005E4E0D" w:rsidP="00707DB5">
      <w:pPr>
        <w:pStyle w:val="SOWTL4-ASDEFCON"/>
      </w:pPr>
      <w:r w:rsidRPr="00C2213C">
        <w:t>Once a</w:t>
      </w:r>
      <w:bookmarkStart w:id="112" w:name="_Ref314826947"/>
      <w:r w:rsidRPr="00C2213C">
        <w:t xml:space="preserve"> </w:t>
      </w:r>
      <w:r w:rsidR="00BD2F3F" w:rsidRPr="00C2213C">
        <w:t>Software</w:t>
      </w:r>
      <w:r w:rsidR="00723C6F" w:rsidRPr="00C2213C">
        <w:t xml:space="preserve"> </w:t>
      </w:r>
      <w:r w:rsidR="00F6465F" w:rsidRPr="00C2213C">
        <w:t xml:space="preserve">Change </w:t>
      </w:r>
      <w:r w:rsidRPr="00C2213C">
        <w:t xml:space="preserve">Request for the retirement of a </w:t>
      </w:r>
      <w:r w:rsidR="00BD2F3F" w:rsidRPr="00C2213C">
        <w:t>Software</w:t>
      </w:r>
      <w:r w:rsidRPr="00C2213C">
        <w:t xml:space="preserve"> Product has been Approved by the Commonwealth Representative, the Contractor shall develop and document a</w:t>
      </w:r>
      <w:r w:rsidR="00F4201C" w:rsidRPr="00C2213C">
        <w:t xml:space="preserve"> retirement plan to </w:t>
      </w:r>
      <w:r w:rsidR="003D150D" w:rsidRPr="00C2213C">
        <w:t xml:space="preserve">withdraw </w:t>
      </w:r>
      <w:r w:rsidR="00F4201C" w:rsidRPr="00C2213C">
        <w:t xml:space="preserve">active support </w:t>
      </w:r>
      <w:r w:rsidR="00165D61" w:rsidRPr="00C2213C">
        <w:t xml:space="preserve">for the affected </w:t>
      </w:r>
      <w:r w:rsidR="00BD2F3F" w:rsidRPr="00C2213C">
        <w:t>Software</w:t>
      </w:r>
      <w:r w:rsidR="00165D61" w:rsidRPr="00C2213C">
        <w:t xml:space="preserve"> Products</w:t>
      </w:r>
      <w:r w:rsidRPr="00C2213C">
        <w:t>.</w:t>
      </w:r>
      <w:bookmarkEnd w:id="112"/>
    </w:p>
    <w:p w14:paraId="1F8D8CBC" w14:textId="77777777" w:rsidR="005E4E0D" w:rsidRPr="00C2213C" w:rsidRDefault="005E4E0D" w:rsidP="00707DB5">
      <w:pPr>
        <w:pStyle w:val="SOWTL4-ASDEFCON"/>
      </w:pPr>
      <w:r w:rsidRPr="00C2213C">
        <w:t xml:space="preserve">The Contractor shall consider </w:t>
      </w:r>
      <w:r w:rsidR="004C2960" w:rsidRPr="00C2213C">
        <w:t xml:space="preserve">the affected </w:t>
      </w:r>
      <w:r w:rsidRPr="00C2213C">
        <w:t>users and address the following in the retirement plan:</w:t>
      </w:r>
    </w:p>
    <w:p w14:paraId="145CBE53" w14:textId="77777777" w:rsidR="00F4201C" w:rsidRPr="00C2213C" w:rsidRDefault="005E4E0D" w:rsidP="00E7013F">
      <w:pPr>
        <w:pStyle w:val="SOWSubL1-ASDEFCON"/>
      </w:pPr>
      <w:r w:rsidRPr="00C2213C">
        <w:t>c</w:t>
      </w:r>
      <w:r w:rsidR="00F4201C" w:rsidRPr="00C2213C">
        <w:t>essation of full or partial support after a certain period of time;</w:t>
      </w:r>
    </w:p>
    <w:p w14:paraId="44FE2834" w14:textId="77777777" w:rsidR="00F4201C" w:rsidRPr="00C2213C" w:rsidRDefault="005E4E0D" w:rsidP="00707DB5">
      <w:pPr>
        <w:pStyle w:val="SOWSubL1-ASDEFCON"/>
      </w:pPr>
      <w:r w:rsidRPr="00C2213C">
        <w:t>a</w:t>
      </w:r>
      <w:r w:rsidR="00F4201C" w:rsidRPr="00C2213C">
        <w:t xml:space="preserve">rchiving of the </w:t>
      </w:r>
      <w:r w:rsidR="00BD2F3F" w:rsidRPr="00C2213C">
        <w:t>Software</w:t>
      </w:r>
      <w:r w:rsidR="00F4201C" w:rsidRPr="00C2213C">
        <w:t xml:space="preserve"> </w:t>
      </w:r>
      <w:r w:rsidRPr="00C2213C">
        <w:t>P</w:t>
      </w:r>
      <w:r w:rsidR="00F4201C" w:rsidRPr="00C2213C">
        <w:t>roduct and its associated documentation;</w:t>
      </w:r>
    </w:p>
    <w:p w14:paraId="6559399E" w14:textId="77777777" w:rsidR="00F4201C" w:rsidRPr="00C2213C" w:rsidRDefault="005E4E0D" w:rsidP="00707DB5">
      <w:pPr>
        <w:pStyle w:val="SOWSubL1-ASDEFCON"/>
      </w:pPr>
      <w:r w:rsidRPr="00C2213C">
        <w:t>r</w:t>
      </w:r>
      <w:r w:rsidR="00F4201C" w:rsidRPr="00C2213C">
        <w:t>esponsibility for any future residual support issues;</w:t>
      </w:r>
    </w:p>
    <w:p w14:paraId="2B043D5D" w14:textId="77777777" w:rsidR="00F4201C" w:rsidRPr="00C2213C" w:rsidRDefault="005E4E0D" w:rsidP="00707DB5">
      <w:pPr>
        <w:pStyle w:val="SOWSubL1-ASDEFCON"/>
      </w:pPr>
      <w:r w:rsidRPr="00C2213C">
        <w:t>t</w:t>
      </w:r>
      <w:r w:rsidR="00F4201C" w:rsidRPr="00C2213C">
        <w:t xml:space="preserve">ransition to the new </w:t>
      </w:r>
      <w:r w:rsidR="00BD2F3F" w:rsidRPr="00C2213C">
        <w:t>Software</w:t>
      </w:r>
      <w:r w:rsidR="00F4201C" w:rsidRPr="00C2213C">
        <w:t xml:space="preserve"> </w:t>
      </w:r>
      <w:r w:rsidRPr="00C2213C">
        <w:t>P</w:t>
      </w:r>
      <w:r w:rsidR="00F4201C" w:rsidRPr="00C2213C">
        <w:t>roduct, if applicable;</w:t>
      </w:r>
      <w:r w:rsidRPr="00C2213C">
        <w:t xml:space="preserve"> and</w:t>
      </w:r>
    </w:p>
    <w:p w14:paraId="5CB2DFE4" w14:textId="77777777" w:rsidR="00F4201C" w:rsidRPr="00C2213C" w:rsidRDefault="005E4E0D" w:rsidP="00707DB5">
      <w:pPr>
        <w:pStyle w:val="SOWSubL1-ASDEFCON"/>
      </w:pPr>
      <w:r w:rsidRPr="00C2213C">
        <w:t>a</w:t>
      </w:r>
      <w:r w:rsidR="00F4201C" w:rsidRPr="00C2213C">
        <w:t>ccessibility of archive copies of data.</w:t>
      </w:r>
    </w:p>
    <w:p w14:paraId="55441621" w14:textId="77777777" w:rsidR="005124A7" w:rsidRPr="00C2213C" w:rsidRDefault="005124A7" w:rsidP="00707DB5">
      <w:pPr>
        <w:pStyle w:val="SOWTL4-ASDEFCON"/>
      </w:pPr>
      <w:r w:rsidRPr="00C2213C">
        <w:t xml:space="preserve">The Contractor shall </w:t>
      </w:r>
      <w:r w:rsidR="005A4263" w:rsidRPr="00C2213C">
        <w:t xml:space="preserve">deliver </w:t>
      </w:r>
      <w:r w:rsidRPr="00C2213C">
        <w:t>the retirement plan to the Commonwealth Representative for Approval.</w:t>
      </w:r>
    </w:p>
    <w:p w14:paraId="3011C3D6" w14:textId="77777777" w:rsidR="005124A7" w:rsidRPr="00C2213C" w:rsidRDefault="005124A7" w:rsidP="00707DB5">
      <w:pPr>
        <w:pStyle w:val="SOWTL4-ASDEFCON"/>
      </w:pPr>
      <w:r w:rsidRPr="00C2213C">
        <w:t xml:space="preserve">The Contractor shall retire the affected </w:t>
      </w:r>
      <w:r w:rsidR="00BD2F3F" w:rsidRPr="00C2213C">
        <w:t>Software</w:t>
      </w:r>
      <w:r w:rsidRPr="00C2213C">
        <w:t xml:space="preserve"> Product in accordance with the Approved retirement plan.</w:t>
      </w:r>
    </w:p>
    <w:p w14:paraId="3492A609" w14:textId="77777777" w:rsidR="00F4201C" w:rsidRPr="00C2213C" w:rsidRDefault="005E4E0D" w:rsidP="00707DB5">
      <w:pPr>
        <w:pStyle w:val="SOWTL4-ASDEFCON"/>
      </w:pPr>
      <w:r w:rsidRPr="00C2213C">
        <w:t xml:space="preserve">The Contractor </w:t>
      </w:r>
      <w:r w:rsidR="00F4201C" w:rsidRPr="00C2213C">
        <w:t xml:space="preserve">shall </w:t>
      </w:r>
      <w:r w:rsidRPr="00C2213C">
        <w:t>provide notice to</w:t>
      </w:r>
      <w:r w:rsidR="004C2960" w:rsidRPr="00C2213C">
        <w:t xml:space="preserve"> affected</w:t>
      </w:r>
      <w:r w:rsidRPr="00C2213C">
        <w:t xml:space="preserve"> users of the intention to retire the </w:t>
      </w:r>
      <w:r w:rsidR="00BD2F3F" w:rsidRPr="00C2213C">
        <w:t>Software</w:t>
      </w:r>
      <w:r w:rsidRPr="00C2213C">
        <w:t xml:space="preserve"> Product and include the following in the notification:</w:t>
      </w:r>
    </w:p>
    <w:p w14:paraId="78F87112" w14:textId="77777777" w:rsidR="00F4201C" w:rsidRPr="00C2213C" w:rsidRDefault="005E4E0D" w:rsidP="00E7013F">
      <w:pPr>
        <w:pStyle w:val="SOWSubL1-ASDEFCON"/>
      </w:pPr>
      <w:r w:rsidRPr="00C2213C">
        <w:t xml:space="preserve">a statement </w:t>
      </w:r>
      <w:r w:rsidR="00916DEB" w:rsidRPr="00C2213C">
        <w:t xml:space="preserve">explaining </w:t>
      </w:r>
      <w:r w:rsidRPr="00C2213C">
        <w:t xml:space="preserve">why the </w:t>
      </w:r>
      <w:r w:rsidR="00BD2F3F" w:rsidRPr="00C2213C">
        <w:t>Software</w:t>
      </w:r>
      <w:r w:rsidRPr="00C2213C">
        <w:t xml:space="preserve"> Product will no longer be </w:t>
      </w:r>
      <w:r w:rsidR="004C2960" w:rsidRPr="00C2213C">
        <w:t>available</w:t>
      </w:r>
      <w:r w:rsidR="00F4201C" w:rsidRPr="00C2213C">
        <w:t>;</w:t>
      </w:r>
    </w:p>
    <w:p w14:paraId="6E16BC84" w14:textId="77777777" w:rsidR="00F4201C" w:rsidRPr="00C2213C" w:rsidRDefault="004C2960" w:rsidP="00707DB5">
      <w:pPr>
        <w:pStyle w:val="SOWSubL1-ASDEFCON"/>
      </w:pPr>
      <w:r w:rsidRPr="00C2213C">
        <w:t xml:space="preserve">if applicable, </w:t>
      </w:r>
      <w:r w:rsidR="005E4E0D" w:rsidRPr="00C2213C">
        <w:t xml:space="preserve">a description of the replacement </w:t>
      </w:r>
      <w:r w:rsidR="00BD2F3F" w:rsidRPr="00C2213C">
        <w:t>Software</w:t>
      </w:r>
      <w:r w:rsidR="005E4E0D" w:rsidRPr="00C2213C">
        <w:t xml:space="preserve"> Product </w:t>
      </w:r>
      <w:r w:rsidRPr="00C2213C">
        <w:t xml:space="preserve">and </w:t>
      </w:r>
      <w:r w:rsidR="005E4E0D" w:rsidRPr="00C2213C">
        <w:t>its date of availability; and</w:t>
      </w:r>
    </w:p>
    <w:p w14:paraId="794B1341" w14:textId="77777777" w:rsidR="00F4201C" w:rsidRPr="00C2213C" w:rsidRDefault="005E4E0D" w:rsidP="00707DB5">
      <w:pPr>
        <w:pStyle w:val="SOWSubL1-ASDEFCON"/>
      </w:pPr>
      <w:r w:rsidRPr="00C2213C">
        <w:t>a</w:t>
      </w:r>
      <w:r w:rsidR="00F4201C" w:rsidRPr="00C2213C">
        <w:t xml:space="preserve"> </w:t>
      </w:r>
      <w:r w:rsidRPr="00C2213C">
        <w:t>d</w:t>
      </w:r>
      <w:r w:rsidR="00F4201C" w:rsidRPr="00C2213C">
        <w:t xml:space="preserve">escription of </w:t>
      </w:r>
      <w:r w:rsidRPr="00C2213C">
        <w:t>the</w:t>
      </w:r>
      <w:r w:rsidR="00F4201C" w:rsidRPr="00C2213C">
        <w:t xml:space="preserve"> </w:t>
      </w:r>
      <w:r w:rsidR="00B75406" w:rsidRPr="00C2213C">
        <w:t xml:space="preserve">user </w:t>
      </w:r>
      <w:r w:rsidR="00F4201C" w:rsidRPr="00C2213C">
        <w:t xml:space="preserve">support options available, </w:t>
      </w:r>
      <w:r w:rsidR="004C2960" w:rsidRPr="00C2213C">
        <w:t xml:space="preserve">if any, </w:t>
      </w:r>
      <w:r w:rsidR="00F4201C" w:rsidRPr="00C2213C">
        <w:t xml:space="preserve">once </w:t>
      </w:r>
      <w:r w:rsidR="004C2960" w:rsidRPr="00C2213C">
        <w:t xml:space="preserve">access to the </w:t>
      </w:r>
      <w:r w:rsidR="00BD2F3F" w:rsidRPr="00C2213C">
        <w:t>Software</w:t>
      </w:r>
      <w:r w:rsidR="004C2960" w:rsidRPr="00C2213C">
        <w:t xml:space="preserve"> Product </w:t>
      </w:r>
      <w:r w:rsidR="00F4201C" w:rsidRPr="00C2213C">
        <w:t>has been removed.</w:t>
      </w:r>
    </w:p>
    <w:p w14:paraId="502E95D4" w14:textId="77777777" w:rsidR="00F4201C" w:rsidRPr="00C2213C" w:rsidRDefault="00623E08" w:rsidP="00707DB5">
      <w:pPr>
        <w:pStyle w:val="SOWTL4-ASDEFCON"/>
      </w:pPr>
      <w:r w:rsidRPr="00C2213C">
        <w:t xml:space="preserve">At the </w:t>
      </w:r>
      <w:r w:rsidR="00F4201C" w:rsidRPr="00C2213C">
        <w:t xml:space="preserve">scheduled </w:t>
      </w:r>
      <w:r w:rsidRPr="00C2213C">
        <w:t xml:space="preserve">time of </w:t>
      </w:r>
      <w:r w:rsidR="00F4201C" w:rsidRPr="00C2213C">
        <w:t>retirement,</w:t>
      </w:r>
      <w:r w:rsidRPr="00C2213C">
        <w:t xml:space="preserve"> the</w:t>
      </w:r>
      <w:r w:rsidR="00F4201C" w:rsidRPr="00C2213C">
        <w:t xml:space="preserve"> </w:t>
      </w:r>
      <w:r w:rsidRPr="00C2213C">
        <w:t>Contractor shall archive</w:t>
      </w:r>
      <w:r w:rsidR="004C2960" w:rsidRPr="00C2213C">
        <w:t>, as applicable,</w:t>
      </w:r>
      <w:r w:rsidR="00F4201C" w:rsidRPr="00C2213C">
        <w:t xml:space="preserve"> </w:t>
      </w:r>
      <w:r w:rsidRPr="00C2213C">
        <w:t>a</w:t>
      </w:r>
      <w:r w:rsidR="00F4201C" w:rsidRPr="00C2213C">
        <w:t xml:space="preserve">ll </w:t>
      </w:r>
      <w:r w:rsidR="004C2960" w:rsidRPr="00C2213C">
        <w:t xml:space="preserve">configuration </w:t>
      </w:r>
      <w:r w:rsidR="00F4201C" w:rsidRPr="00C2213C">
        <w:t>documentation, logs, code</w:t>
      </w:r>
      <w:r w:rsidR="004C2960" w:rsidRPr="00C2213C">
        <w:t>, scripts,</w:t>
      </w:r>
      <w:r w:rsidR="004331C2" w:rsidRPr="00C2213C" w:rsidDel="004331C2">
        <w:t xml:space="preserve"> </w:t>
      </w:r>
      <w:r w:rsidR="004C2960" w:rsidRPr="00C2213C">
        <w:t xml:space="preserve">and any </w:t>
      </w:r>
      <w:r w:rsidRPr="00C2213C">
        <w:t>d</w:t>
      </w:r>
      <w:r w:rsidR="00F4201C" w:rsidRPr="00C2213C">
        <w:t>ata used by</w:t>
      </w:r>
      <w:r w:rsidR="004C2960" w:rsidRPr="00C2213C">
        <w:t>,</w:t>
      </w:r>
      <w:r w:rsidR="00F4201C" w:rsidRPr="00C2213C">
        <w:t xml:space="preserve"> or associated with</w:t>
      </w:r>
      <w:r w:rsidR="004C2960" w:rsidRPr="00C2213C">
        <w:t>,</w:t>
      </w:r>
      <w:r w:rsidR="00F4201C" w:rsidRPr="00C2213C">
        <w:t xml:space="preserve"> the retired </w:t>
      </w:r>
      <w:r w:rsidR="00BD2F3F" w:rsidRPr="00C2213C">
        <w:t>Software</w:t>
      </w:r>
      <w:r w:rsidR="00F4201C" w:rsidRPr="00C2213C">
        <w:t xml:space="preserve"> </w:t>
      </w:r>
      <w:r w:rsidRPr="00C2213C">
        <w:t>P</w:t>
      </w:r>
      <w:r w:rsidR="00F4201C" w:rsidRPr="00C2213C">
        <w:t>roduct.</w:t>
      </w:r>
    </w:p>
    <w:bookmarkEnd w:id="35"/>
    <w:p w14:paraId="2636D18A" w14:textId="77777777" w:rsidR="000E4027" w:rsidRPr="00C2213C" w:rsidRDefault="000E4027" w:rsidP="001F1047">
      <w:pPr>
        <w:pStyle w:val="ASDEFCONNormal"/>
      </w:pPr>
    </w:p>
    <w:sectPr w:rsidR="000E4027" w:rsidRPr="00C2213C" w:rsidSect="00D752B7">
      <w:headerReference w:type="default" r:id="rId10"/>
      <w:footerReference w:type="default" r:id="rId11"/>
      <w:pgSz w:w="11906" w:h="16838"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15DC0" w14:textId="77777777" w:rsidR="00512E83" w:rsidRDefault="00512E83">
      <w:r>
        <w:separator/>
      </w:r>
    </w:p>
  </w:endnote>
  <w:endnote w:type="continuationSeparator" w:id="0">
    <w:p w14:paraId="406DC344" w14:textId="77777777" w:rsidR="00512E83" w:rsidRDefault="0051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67623" w14:paraId="4C96B6AD" w14:textId="77777777" w:rsidTr="00D752B7">
      <w:tc>
        <w:tcPr>
          <w:tcW w:w="2500" w:type="pct"/>
        </w:tcPr>
        <w:p w14:paraId="7377A6A0" w14:textId="182A5C64" w:rsidR="00667623" w:rsidRDefault="00667623" w:rsidP="00D752B7">
          <w:pPr>
            <w:pStyle w:val="ASDEFCONHeaderFooterLeft"/>
          </w:pPr>
          <w:r>
            <w:fldChar w:fldCharType="begin"/>
          </w:r>
          <w:r>
            <w:instrText xml:space="preserve"> DOCPROPERTY Footer_Left </w:instrText>
          </w:r>
          <w:r>
            <w:fldChar w:fldCharType="end"/>
          </w:r>
        </w:p>
      </w:tc>
      <w:tc>
        <w:tcPr>
          <w:tcW w:w="2500" w:type="pct"/>
        </w:tcPr>
        <w:p w14:paraId="504044A8" w14:textId="1FC51A64" w:rsidR="00667623" w:rsidRPr="009D0EFF" w:rsidRDefault="00667623" w:rsidP="00D752B7">
          <w:pPr>
            <w:pStyle w:val="ASDEFCONHeaderFooterRight"/>
            <w:rPr>
              <w:szCs w:val="16"/>
            </w:rPr>
          </w:pPr>
          <w:r w:rsidRPr="009D0EFF">
            <w:rPr>
              <w:rStyle w:val="PageNumber"/>
              <w:color w:val="auto"/>
              <w:szCs w:val="16"/>
            </w:rPr>
            <w:fldChar w:fldCharType="begin"/>
          </w:r>
          <w:r w:rsidRPr="009D0EFF">
            <w:rPr>
              <w:rStyle w:val="PageNumber"/>
              <w:color w:val="auto"/>
              <w:szCs w:val="16"/>
            </w:rPr>
            <w:instrText xml:space="preserve"> PAGE </w:instrText>
          </w:r>
          <w:r w:rsidRPr="009D0EFF">
            <w:rPr>
              <w:rStyle w:val="PageNumber"/>
              <w:color w:val="auto"/>
              <w:szCs w:val="16"/>
            </w:rPr>
            <w:fldChar w:fldCharType="separate"/>
          </w:r>
          <w:r w:rsidR="002F0BEF">
            <w:rPr>
              <w:rStyle w:val="PageNumber"/>
              <w:noProof/>
              <w:color w:val="auto"/>
              <w:szCs w:val="16"/>
            </w:rPr>
            <w:t>i</w:t>
          </w:r>
          <w:r w:rsidRPr="009D0EFF">
            <w:rPr>
              <w:rStyle w:val="PageNumber"/>
              <w:color w:val="auto"/>
              <w:szCs w:val="16"/>
            </w:rPr>
            <w:fldChar w:fldCharType="end"/>
          </w:r>
        </w:p>
      </w:tc>
    </w:tr>
    <w:tr w:rsidR="00667623" w14:paraId="681DBF16" w14:textId="77777777" w:rsidTr="00D752B7">
      <w:tc>
        <w:tcPr>
          <w:tcW w:w="5000" w:type="pct"/>
          <w:gridSpan w:val="2"/>
        </w:tcPr>
        <w:p w14:paraId="4CEAD5ED" w14:textId="552925AF" w:rsidR="00667623" w:rsidRDefault="00667623" w:rsidP="00F806D2">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2F0BEF">
            <w:rPr>
              <w:b w:val="0"/>
              <w:szCs w:val="20"/>
            </w:rPr>
            <w:t>OFFICIAL</w:t>
          </w:r>
          <w:r>
            <w:rPr>
              <w:b w:val="0"/>
              <w:szCs w:val="20"/>
            </w:rPr>
            <w:fldChar w:fldCharType="end"/>
          </w:r>
        </w:p>
      </w:tc>
    </w:tr>
  </w:tbl>
  <w:p w14:paraId="58388E99" w14:textId="77777777" w:rsidR="00667623" w:rsidRPr="00D752B7" w:rsidRDefault="00667623" w:rsidP="00D752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67623" w14:paraId="59FFCE90" w14:textId="77777777" w:rsidTr="00D752B7">
      <w:tc>
        <w:tcPr>
          <w:tcW w:w="2500" w:type="pct"/>
        </w:tcPr>
        <w:p w14:paraId="09FB1D4A" w14:textId="7018A01D" w:rsidR="00667623" w:rsidRDefault="00667623" w:rsidP="00D752B7">
          <w:pPr>
            <w:pStyle w:val="ASDEFCONHeaderFooterLeft"/>
          </w:pPr>
          <w:r>
            <w:fldChar w:fldCharType="begin"/>
          </w:r>
          <w:r>
            <w:instrText xml:space="preserve"> DOCPROPERTY Footer_Left </w:instrText>
          </w:r>
          <w:r>
            <w:fldChar w:fldCharType="end"/>
          </w:r>
        </w:p>
      </w:tc>
      <w:tc>
        <w:tcPr>
          <w:tcW w:w="2500" w:type="pct"/>
        </w:tcPr>
        <w:p w14:paraId="019F5EAD" w14:textId="10DCCBCC" w:rsidR="00667623" w:rsidRPr="009D0EFF" w:rsidRDefault="00667623" w:rsidP="00D752B7">
          <w:pPr>
            <w:pStyle w:val="ASDEFCONHeaderFooterRight"/>
            <w:rPr>
              <w:szCs w:val="16"/>
            </w:rPr>
          </w:pPr>
          <w:r w:rsidRPr="009D0EFF">
            <w:rPr>
              <w:rStyle w:val="PageNumber"/>
              <w:color w:val="auto"/>
              <w:szCs w:val="16"/>
            </w:rPr>
            <w:fldChar w:fldCharType="begin"/>
          </w:r>
          <w:r w:rsidRPr="009D0EFF">
            <w:rPr>
              <w:rStyle w:val="PageNumber"/>
              <w:color w:val="auto"/>
              <w:szCs w:val="16"/>
            </w:rPr>
            <w:instrText xml:space="preserve"> PAGE </w:instrText>
          </w:r>
          <w:r w:rsidRPr="009D0EFF">
            <w:rPr>
              <w:rStyle w:val="PageNumber"/>
              <w:color w:val="auto"/>
              <w:szCs w:val="16"/>
            </w:rPr>
            <w:fldChar w:fldCharType="separate"/>
          </w:r>
          <w:r w:rsidR="002F0BEF">
            <w:rPr>
              <w:rStyle w:val="PageNumber"/>
              <w:noProof/>
              <w:color w:val="auto"/>
              <w:szCs w:val="16"/>
            </w:rPr>
            <w:t>2</w:t>
          </w:r>
          <w:r w:rsidRPr="009D0EFF">
            <w:rPr>
              <w:rStyle w:val="PageNumber"/>
              <w:color w:val="auto"/>
              <w:szCs w:val="16"/>
            </w:rPr>
            <w:fldChar w:fldCharType="end"/>
          </w:r>
        </w:p>
      </w:tc>
    </w:tr>
    <w:tr w:rsidR="00667623" w14:paraId="4E41167A" w14:textId="77777777" w:rsidTr="00D752B7">
      <w:tc>
        <w:tcPr>
          <w:tcW w:w="5000" w:type="pct"/>
          <w:gridSpan w:val="2"/>
        </w:tcPr>
        <w:p w14:paraId="45A46199" w14:textId="1CB524C0" w:rsidR="00667623" w:rsidRDefault="00667623" w:rsidP="00F806D2">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2F0BEF">
            <w:rPr>
              <w:b w:val="0"/>
              <w:szCs w:val="20"/>
            </w:rPr>
            <w:t>OFFICIAL</w:t>
          </w:r>
          <w:r>
            <w:rPr>
              <w:b w:val="0"/>
              <w:szCs w:val="20"/>
            </w:rPr>
            <w:fldChar w:fldCharType="end"/>
          </w:r>
        </w:p>
      </w:tc>
    </w:tr>
  </w:tbl>
  <w:p w14:paraId="320835BD" w14:textId="77777777" w:rsidR="00667623" w:rsidRPr="00D752B7" w:rsidRDefault="00667623" w:rsidP="00D75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826E0" w14:textId="77777777" w:rsidR="00512E83" w:rsidRDefault="00512E83">
      <w:r>
        <w:separator/>
      </w:r>
    </w:p>
  </w:footnote>
  <w:footnote w:type="continuationSeparator" w:id="0">
    <w:p w14:paraId="51A4CFFA" w14:textId="77777777" w:rsidR="00512E83" w:rsidRDefault="00512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67623" w14:paraId="72C49ED1" w14:textId="77777777" w:rsidTr="00D752B7">
      <w:tc>
        <w:tcPr>
          <w:tcW w:w="5000" w:type="pct"/>
          <w:gridSpan w:val="2"/>
        </w:tcPr>
        <w:p w14:paraId="1AE232D4" w14:textId="605A8831" w:rsidR="00667623" w:rsidRDefault="00667623" w:rsidP="00F806D2">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2F0BEF">
            <w:rPr>
              <w:b w:val="0"/>
              <w:szCs w:val="20"/>
            </w:rPr>
            <w:t>OFFICIAL</w:t>
          </w:r>
          <w:r>
            <w:rPr>
              <w:b w:val="0"/>
              <w:szCs w:val="20"/>
            </w:rPr>
            <w:fldChar w:fldCharType="end"/>
          </w:r>
        </w:p>
      </w:tc>
    </w:tr>
    <w:tr w:rsidR="00667623" w14:paraId="67385E12" w14:textId="77777777" w:rsidTr="00D752B7">
      <w:tc>
        <w:tcPr>
          <w:tcW w:w="2500" w:type="pct"/>
        </w:tcPr>
        <w:p w14:paraId="7C0DB3C7" w14:textId="65FEBD18" w:rsidR="00667623" w:rsidRDefault="002F0BEF" w:rsidP="00D752B7">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34B6E33D" w14:textId="0B8DA1A3" w:rsidR="00667623" w:rsidRDefault="002F0BEF" w:rsidP="00D752B7">
          <w:pPr>
            <w:pStyle w:val="ASDEFCONHeaderFooterRight"/>
          </w:pPr>
          <w:r>
            <w:fldChar w:fldCharType="begin"/>
          </w:r>
          <w:r>
            <w:instrText xml:space="preserve"> DOCPROPERTY Header_Right </w:instrText>
          </w:r>
          <w:r>
            <w:fldChar w:fldCharType="separate"/>
          </w:r>
          <w:r>
            <w:t>DSD-MNT-SA</w:t>
          </w:r>
          <w:r>
            <w:fldChar w:fldCharType="end"/>
          </w:r>
          <w:r w:rsidR="00667623">
            <w:t>-</w:t>
          </w:r>
          <w:r>
            <w:fldChar w:fldCharType="begin"/>
          </w:r>
          <w:r>
            <w:instrText xml:space="preserve"> DOCPROPERTY  Version  \* MERGEFORMAT </w:instrText>
          </w:r>
          <w:r>
            <w:fldChar w:fldCharType="separate"/>
          </w:r>
          <w:r>
            <w:t>V5.3</w:t>
          </w:r>
          <w:r>
            <w:fldChar w:fldCharType="end"/>
          </w:r>
        </w:p>
      </w:tc>
    </w:tr>
  </w:tbl>
  <w:p w14:paraId="787DBA3E" w14:textId="77777777" w:rsidR="00667623" w:rsidRPr="00D752B7" w:rsidRDefault="00667623" w:rsidP="00D752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667623" w14:paraId="7BB16F5F" w14:textId="77777777" w:rsidTr="00D752B7">
      <w:tc>
        <w:tcPr>
          <w:tcW w:w="5000" w:type="pct"/>
          <w:gridSpan w:val="2"/>
        </w:tcPr>
        <w:p w14:paraId="425616B1" w14:textId="7F1DD0FE" w:rsidR="00667623" w:rsidRDefault="00667623" w:rsidP="00F806D2">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2F0BEF">
            <w:rPr>
              <w:b w:val="0"/>
              <w:szCs w:val="20"/>
            </w:rPr>
            <w:t>OFFICIAL</w:t>
          </w:r>
          <w:r>
            <w:rPr>
              <w:b w:val="0"/>
              <w:szCs w:val="20"/>
            </w:rPr>
            <w:fldChar w:fldCharType="end"/>
          </w:r>
        </w:p>
      </w:tc>
    </w:tr>
    <w:tr w:rsidR="00667623" w14:paraId="106C40F1" w14:textId="77777777" w:rsidTr="00D752B7">
      <w:tc>
        <w:tcPr>
          <w:tcW w:w="2500" w:type="pct"/>
        </w:tcPr>
        <w:p w14:paraId="610A7F01" w14:textId="10778BEB" w:rsidR="00667623" w:rsidRDefault="002F0BEF" w:rsidP="00D752B7">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6AB72DFD" w14:textId="6B11E461" w:rsidR="00667623" w:rsidRDefault="002F0BEF" w:rsidP="00D752B7">
          <w:pPr>
            <w:pStyle w:val="ASDEFCONHeaderFooterRight"/>
          </w:pPr>
          <w:r>
            <w:fldChar w:fldCharType="begin"/>
          </w:r>
          <w:r>
            <w:instrText xml:space="preserve"> DOCPROPERTY Header_Right </w:instrText>
          </w:r>
          <w:r>
            <w:fldChar w:fldCharType="separate"/>
          </w:r>
          <w:r>
            <w:t>DSD-MNT-SA</w:t>
          </w:r>
          <w:r>
            <w:fldChar w:fldCharType="end"/>
          </w:r>
          <w:r w:rsidR="00667623">
            <w:t>-</w:t>
          </w:r>
          <w:r>
            <w:fldChar w:fldCharType="begin"/>
          </w:r>
          <w:r>
            <w:instrText xml:space="preserve"> DOCPROPERTY  Version  \* MERGEFORMAT </w:instrText>
          </w:r>
          <w:r>
            <w:fldChar w:fldCharType="separate"/>
          </w:r>
          <w:r>
            <w:t>V5.3</w:t>
          </w:r>
          <w:r>
            <w:fldChar w:fldCharType="end"/>
          </w:r>
        </w:p>
      </w:tc>
    </w:tr>
  </w:tbl>
  <w:p w14:paraId="240424F6" w14:textId="77777777" w:rsidR="00667623" w:rsidRPr="00D752B7" w:rsidRDefault="00667623" w:rsidP="00D752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pStyle w:val="Heading9"/>
      <w:lvlText w:val="%9."/>
      <w:lvlJc w:val="right"/>
      <w:pPr>
        <w:tabs>
          <w:tab w:val="num" w:pos="6480"/>
        </w:tabs>
        <w:ind w:left="6480" w:hanging="180"/>
      </w:p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1FF7F24"/>
    <w:multiLevelType w:val="multilevel"/>
    <w:tmpl w:val="B68A8154"/>
    <w:lvl w:ilvl="0">
      <w:start w:val="1"/>
      <w:numFmt w:val="decimal"/>
      <w:lvlText w:val="%1."/>
      <w:lvlJc w:val="left"/>
      <w:pPr>
        <w:tabs>
          <w:tab w:val="num" w:pos="1134"/>
        </w:tabs>
        <w:ind w:left="1134" w:hanging="1134"/>
      </w:pPr>
      <w:rPr>
        <w:rFonts w:ascii="Arial" w:hAnsi="Arial" w:hint="default"/>
        <w:b/>
        <w:i w:val="0"/>
        <w:sz w:val="20"/>
      </w:rPr>
    </w:lvl>
    <w:lvl w:ilvl="1">
      <w:start w:val="1"/>
      <w:numFmt w:val="decimal"/>
      <w:lvlText w:val="%1.%2"/>
      <w:lvlJc w:val="left"/>
      <w:pPr>
        <w:tabs>
          <w:tab w:val="num" w:pos="1134"/>
        </w:tabs>
        <w:ind w:left="1134" w:hanging="1134"/>
      </w:pPr>
      <w:rPr>
        <w:rFonts w:ascii="Arial" w:hAnsi="Arial" w:hint="default"/>
        <w:b/>
        <w:i w:val="0"/>
      </w:rPr>
    </w:lvl>
    <w:lvl w:ilvl="2">
      <w:start w:val="1"/>
      <w:numFmt w:val="decimal"/>
      <w:lvlText w:val="%1.%2.%3"/>
      <w:lvlJc w:val="left"/>
      <w:pPr>
        <w:tabs>
          <w:tab w:val="num" w:pos="1134"/>
        </w:tabs>
        <w:ind w:left="1134" w:hanging="113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134"/>
        </w:tabs>
        <w:ind w:left="1134" w:hanging="113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34"/>
        </w:tabs>
        <w:ind w:left="1134" w:hanging="1134"/>
      </w:pPr>
      <w:rPr>
        <w:rFonts w:ascii="Arial" w:hAnsi="Arial" w:hint="default"/>
        <w:b/>
        <w:i w:val="0"/>
      </w:rPr>
    </w:lvl>
    <w:lvl w:ilvl="5">
      <w:start w:val="1"/>
      <w:numFmt w:val="lowerLetter"/>
      <w:lvlText w:val="%6."/>
      <w:lvlJc w:val="left"/>
      <w:pPr>
        <w:tabs>
          <w:tab w:val="num" w:pos="1701"/>
        </w:tabs>
        <w:ind w:left="1701" w:hanging="567"/>
      </w:pPr>
      <w:rPr>
        <w:rFonts w:hint="default"/>
      </w:rPr>
    </w:lvl>
    <w:lvl w:ilvl="6">
      <w:start w:val="1"/>
      <w:numFmt w:val="lowerRoma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428226E8"/>
    <w:multiLevelType w:val="multilevel"/>
    <w:tmpl w:val="48DA416E"/>
    <w:lvl w:ilvl="0">
      <w:start w:val="1"/>
      <w:numFmt w:val="lowerRoman"/>
      <w:lvlText w:val="(%1)"/>
      <w:lvlJc w:val="left"/>
      <w:pPr>
        <w:ind w:left="2988"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lowerRoman"/>
      <w:pStyle w:val="sspara2"/>
      <w:lvlText w:val="(%4)"/>
      <w:lvlJc w:val="left"/>
      <w:pPr>
        <w:ind w:left="2835"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1"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4"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822A8C"/>
    <w:multiLevelType w:val="multilevel"/>
    <w:tmpl w:val="64AA3526"/>
    <w:lvl w:ilvl="0">
      <w:start w:val="1"/>
      <w:numFmt w:val="decimal"/>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lvlText w:val="%1.%2.%3.%4"/>
      <w:lvlJc w:val="left"/>
      <w:pPr>
        <w:tabs>
          <w:tab w:val="num" w:pos="1276"/>
        </w:tabs>
        <w:ind w:left="1276" w:hanging="1276"/>
      </w:pPr>
    </w:lvl>
    <w:lvl w:ilvl="4">
      <w:start w:val="1"/>
      <w:numFmt w:val="decimal"/>
      <w:pStyle w:val="TextLevel5"/>
      <w:lvlText w:val="%1.%2.%3.%4.%5"/>
      <w:lvlJc w:val="left"/>
      <w:pPr>
        <w:tabs>
          <w:tab w:val="num" w:pos="1276"/>
        </w:tabs>
        <w:ind w:left="1276" w:hanging="1276"/>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4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2"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60B83F09"/>
    <w:multiLevelType w:val="hybridMultilevel"/>
    <w:tmpl w:val="2E4A48FC"/>
    <w:lvl w:ilvl="0" w:tplc="6004FF78">
      <w:start w:val="1"/>
      <w:numFmt w:val="lowerLetter"/>
      <w:pStyle w:val="spara2"/>
      <w:lvlText w:val="%1."/>
      <w:lvlJc w:val="left"/>
      <w:pPr>
        <w:tabs>
          <w:tab w:val="num" w:pos="2268"/>
        </w:tabs>
        <w:ind w:left="2268"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tabs>
          <w:tab w:val="num" w:pos="3141"/>
        </w:tabs>
        <w:ind w:left="3141" w:hanging="360"/>
      </w:pPr>
    </w:lvl>
    <w:lvl w:ilvl="2" w:tplc="0C09001B" w:tentative="1">
      <w:start w:val="1"/>
      <w:numFmt w:val="lowerRoman"/>
      <w:lvlText w:val="%3."/>
      <w:lvlJc w:val="right"/>
      <w:pPr>
        <w:tabs>
          <w:tab w:val="num" w:pos="3861"/>
        </w:tabs>
        <w:ind w:left="3861" w:hanging="180"/>
      </w:pPr>
    </w:lvl>
    <w:lvl w:ilvl="3" w:tplc="0C09000F" w:tentative="1">
      <w:start w:val="1"/>
      <w:numFmt w:val="decimal"/>
      <w:lvlText w:val="%4."/>
      <w:lvlJc w:val="left"/>
      <w:pPr>
        <w:tabs>
          <w:tab w:val="num" w:pos="4581"/>
        </w:tabs>
        <w:ind w:left="4581" w:hanging="360"/>
      </w:pPr>
    </w:lvl>
    <w:lvl w:ilvl="4" w:tplc="0C090019" w:tentative="1">
      <w:start w:val="1"/>
      <w:numFmt w:val="lowerLetter"/>
      <w:lvlText w:val="%5."/>
      <w:lvlJc w:val="left"/>
      <w:pPr>
        <w:tabs>
          <w:tab w:val="num" w:pos="5301"/>
        </w:tabs>
        <w:ind w:left="5301" w:hanging="360"/>
      </w:pPr>
    </w:lvl>
    <w:lvl w:ilvl="5" w:tplc="0C09001B" w:tentative="1">
      <w:start w:val="1"/>
      <w:numFmt w:val="lowerRoman"/>
      <w:lvlText w:val="%6."/>
      <w:lvlJc w:val="right"/>
      <w:pPr>
        <w:tabs>
          <w:tab w:val="num" w:pos="6021"/>
        </w:tabs>
        <w:ind w:left="6021" w:hanging="180"/>
      </w:pPr>
    </w:lvl>
    <w:lvl w:ilvl="6" w:tplc="0C09000F" w:tentative="1">
      <w:start w:val="1"/>
      <w:numFmt w:val="decimal"/>
      <w:lvlText w:val="%7."/>
      <w:lvlJc w:val="left"/>
      <w:pPr>
        <w:tabs>
          <w:tab w:val="num" w:pos="6741"/>
        </w:tabs>
        <w:ind w:left="6741" w:hanging="360"/>
      </w:pPr>
    </w:lvl>
    <w:lvl w:ilvl="7" w:tplc="0C090019" w:tentative="1">
      <w:start w:val="1"/>
      <w:numFmt w:val="lowerLetter"/>
      <w:lvlText w:val="%8."/>
      <w:lvlJc w:val="left"/>
      <w:pPr>
        <w:tabs>
          <w:tab w:val="num" w:pos="7461"/>
        </w:tabs>
        <w:ind w:left="7461" w:hanging="360"/>
      </w:pPr>
    </w:lvl>
    <w:lvl w:ilvl="8" w:tplc="0C09001B" w:tentative="1">
      <w:start w:val="1"/>
      <w:numFmt w:val="lowerRoman"/>
      <w:lvlText w:val="%9."/>
      <w:lvlJc w:val="right"/>
      <w:pPr>
        <w:tabs>
          <w:tab w:val="num" w:pos="8181"/>
        </w:tabs>
        <w:ind w:left="8181" w:hanging="180"/>
      </w:pPr>
    </w:lvl>
  </w:abstractNum>
  <w:abstractNum w:abstractNumId="44"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7"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8"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2AA2847"/>
    <w:multiLevelType w:val="multilevel"/>
    <w:tmpl w:val="5A001292"/>
    <w:lvl w:ilvl="0">
      <w:start w:val="1"/>
      <w:numFmt w:val="decimal"/>
      <w:lvlText w:val="%1."/>
      <w:lvlJc w:val="left"/>
      <w:pPr>
        <w:tabs>
          <w:tab w:val="num" w:pos="1134"/>
        </w:tabs>
        <w:ind w:left="1134" w:hanging="1134"/>
      </w:pPr>
      <w:rPr>
        <w:rFonts w:ascii="Arial" w:hAnsi="Arial" w:hint="default"/>
        <w:b/>
        <w:i w:val="0"/>
        <w:sz w:val="20"/>
      </w:rPr>
    </w:lvl>
    <w:lvl w:ilvl="1">
      <w:start w:val="1"/>
      <w:numFmt w:val="decimal"/>
      <w:lvlText w:val="%1.%2"/>
      <w:lvlJc w:val="left"/>
      <w:pPr>
        <w:tabs>
          <w:tab w:val="num" w:pos="1134"/>
        </w:tabs>
        <w:ind w:left="1134" w:hanging="1134"/>
      </w:pPr>
      <w:rPr>
        <w:rFonts w:ascii="Arial" w:hAnsi="Arial" w:hint="default"/>
        <w:b/>
        <w:i w:val="0"/>
      </w:rPr>
    </w:lvl>
    <w:lvl w:ilvl="2">
      <w:start w:val="1"/>
      <w:numFmt w:val="decimal"/>
      <w:lvlText w:val="%1.%2.%3"/>
      <w:lvlJc w:val="left"/>
      <w:pPr>
        <w:tabs>
          <w:tab w:val="num" w:pos="1134"/>
        </w:tabs>
        <w:ind w:left="1134" w:hanging="113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134"/>
        </w:tabs>
        <w:ind w:left="1134" w:hanging="113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34"/>
        </w:tabs>
        <w:ind w:left="1134" w:hanging="1134"/>
      </w:pPr>
      <w:rPr>
        <w:rFonts w:ascii="Arial" w:hAnsi="Arial" w:hint="default"/>
        <w:b/>
        <w:i w:val="0"/>
      </w:rPr>
    </w:lvl>
    <w:lvl w:ilvl="5">
      <w:start w:val="1"/>
      <w:numFmt w:val="lowerLetter"/>
      <w:lvlText w:val="%6."/>
      <w:lvlJc w:val="left"/>
      <w:pPr>
        <w:tabs>
          <w:tab w:val="num" w:pos="1701"/>
        </w:tabs>
        <w:ind w:left="1701" w:hanging="567"/>
      </w:pPr>
      <w:rPr>
        <w:rFonts w:hint="default"/>
      </w:rPr>
    </w:lvl>
    <w:lvl w:ilvl="6">
      <w:start w:val="1"/>
      <w:numFmt w:val="lowerRoma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3"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4" w15:restartNumberingAfterBreak="0">
    <w:nsid w:val="74B461F5"/>
    <w:multiLevelType w:val="singleLevel"/>
    <w:tmpl w:val="8D161A1A"/>
    <w:lvl w:ilvl="0">
      <w:start w:val="1"/>
      <w:numFmt w:val="lowerLetter"/>
      <w:pStyle w:val="List2"/>
      <w:lvlText w:val="%1."/>
      <w:lvlJc w:val="left"/>
      <w:pPr>
        <w:tabs>
          <w:tab w:val="num" w:pos="1069"/>
        </w:tabs>
        <w:ind w:left="992" w:hanging="283"/>
      </w:pPr>
    </w:lvl>
  </w:abstractNum>
  <w:abstractNum w:abstractNumId="55" w15:restartNumberingAfterBreak="0">
    <w:nsid w:val="76DD3F01"/>
    <w:multiLevelType w:val="multilevel"/>
    <w:tmpl w:val="616E3884"/>
    <w:lvl w:ilvl="0">
      <w:start w:val="6"/>
      <w:numFmt w:val="decimal"/>
      <w:lvlText w:val="%1."/>
      <w:lvlJc w:val="left"/>
      <w:pPr>
        <w:tabs>
          <w:tab w:val="num" w:pos="907"/>
        </w:tabs>
        <w:ind w:left="907" w:hanging="907"/>
      </w:pPr>
      <w:rPr>
        <w:rFonts w:hint="default"/>
      </w:rPr>
    </w:lvl>
    <w:lvl w:ilvl="1">
      <w:start w:val="2"/>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2"/>
      <w:numFmt w:val="decimal"/>
      <w:lvlText w:val="%1.%2.%4"/>
      <w:lvlJc w:val="left"/>
      <w:pPr>
        <w:tabs>
          <w:tab w:val="num" w:pos="907"/>
        </w:tabs>
        <w:ind w:left="907" w:hanging="907"/>
      </w:pPr>
      <w:rPr>
        <w:rFonts w:hint="default"/>
      </w:rPr>
    </w:lvl>
    <w:lvl w:ilvl="4">
      <w:start w:val="1"/>
      <w:numFmt w:val="decimal"/>
      <w:pStyle w:val="TextLevel3"/>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pStyle w:val="spara"/>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56"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8"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9"/>
  </w:num>
  <w:num w:numId="3">
    <w:abstractNumId w:val="54"/>
  </w:num>
  <w:num w:numId="4">
    <w:abstractNumId w:val="55"/>
  </w:num>
  <w:num w:numId="5">
    <w:abstractNumId w:val="43"/>
  </w:num>
  <w:num w:numId="6">
    <w:abstractNumId w:val="53"/>
  </w:num>
  <w:num w:numId="7">
    <w:abstractNumId w:val="31"/>
  </w:num>
  <w:num w:numId="8">
    <w:abstractNumId w:val="21"/>
  </w:num>
  <w:num w:numId="9">
    <w:abstractNumId w:val="2"/>
  </w:num>
  <w:num w:numId="10">
    <w:abstractNumId w:val="24"/>
  </w:num>
  <w:num w:numId="11">
    <w:abstractNumId w:val="15"/>
  </w:num>
  <w:num w:numId="12">
    <w:abstractNumId w:val="28"/>
  </w:num>
  <w:num w:numId="13">
    <w:abstractNumId w:val="16"/>
  </w:num>
  <w:num w:numId="14">
    <w:abstractNumId w:val="6"/>
  </w:num>
  <w:num w:numId="15">
    <w:abstractNumId w:val="10"/>
  </w:num>
  <w:num w:numId="16">
    <w:abstractNumId w:val="33"/>
  </w:num>
  <w:num w:numId="17">
    <w:abstractNumId w:val="47"/>
  </w:num>
  <w:num w:numId="18">
    <w:abstractNumId w:val="4"/>
  </w:num>
  <w:num w:numId="19">
    <w:abstractNumId w:val="38"/>
  </w:num>
  <w:num w:numId="20">
    <w:abstractNumId w:val="26"/>
  </w:num>
  <w:num w:numId="21">
    <w:abstractNumId w:val="43"/>
    <w:lvlOverride w:ilvl="0">
      <w:startOverride w:val="1"/>
    </w:lvlOverride>
  </w:num>
  <w:num w:numId="22">
    <w:abstractNumId w:val="43"/>
    <w:lvlOverride w:ilvl="0">
      <w:startOverride w:val="1"/>
    </w:lvlOverride>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43"/>
    <w:lvlOverride w:ilvl="0">
      <w:startOverride w:val="1"/>
    </w:lvlOverride>
  </w:num>
  <w:num w:numId="26">
    <w:abstractNumId w:val="43"/>
    <w:lvlOverride w:ilvl="0">
      <w:startOverride w:val="1"/>
    </w:lvlOverride>
  </w:num>
  <w:num w:numId="27">
    <w:abstractNumId w:val="41"/>
  </w:num>
  <w:num w:numId="28">
    <w:abstractNumId w:val="56"/>
  </w:num>
  <w:num w:numId="29">
    <w:abstractNumId w:val="34"/>
    <w:lvlOverride w:ilvl="0">
      <w:startOverride w:val="1"/>
    </w:lvlOverride>
  </w:num>
  <w:num w:numId="30">
    <w:abstractNumId w:val="45"/>
  </w:num>
  <w:num w:numId="3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7"/>
  </w:num>
  <w:num w:numId="34">
    <w:abstractNumId w:val="48"/>
  </w:num>
  <w:num w:numId="35">
    <w:abstractNumId w:val="25"/>
  </w:num>
  <w:num w:numId="36">
    <w:abstractNumId w:val="35"/>
  </w:num>
  <w:num w:numId="37">
    <w:abstractNumId w:val="57"/>
  </w:num>
  <w:num w:numId="38">
    <w:abstractNumId w:val="18"/>
  </w:num>
  <w:num w:numId="39">
    <w:abstractNumId w:val="22"/>
  </w:num>
  <w:num w:numId="40">
    <w:abstractNumId w:val="59"/>
  </w:num>
  <w:num w:numId="41">
    <w:abstractNumId w:val="13"/>
  </w:num>
  <w:num w:numId="42">
    <w:abstractNumId w:val="11"/>
  </w:num>
  <w:num w:numId="43">
    <w:abstractNumId w:val="3"/>
  </w:num>
  <w:num w:numId="44">
    <w:abstractNumId w:val="7"/>
  </w:num>
  <w:num w:numId="45">
    <w:abstractNumId w:val="20"/>
  </w:num>
  <w:num w:numId="46">
    <w:abstractNumId w:val="1"/>
  </w:num>
  <w:num w:numId="47">
    <w:abstractNumId w:val="30"/>
  </w:num>
  <w:num w:numId="48">
    <w:abstractNumId w:val="50"/>
  </w:num>
  <w:num w:numId="49">
    <w:abstractNumId w:val="46"/>
  </w:num>
  <w:num w:numId="50">
    <w:abstractNumId w:val="51"/>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num>
  <w:num w:numId="53">
    <w:abstractNumId w:val="9"/>
  </w:num>
  <w:num w:numId="54">
    <w:abstractNumId w:val="58"/>
  </w:num>
  <w:num w:numId="55">
    <w:abstractNumId w:val="19"/>
  </w:num>
  <w:num w:numId="56">
    <w:abstractNumId w:val="32"/>
  </w:num>
  <w:num w:numId="57">
    <w:abstractNumId w:val="12"/>
  </w:num>
  <w:num w:numId="58">
    <w:abstractNumId w:val="5"/>
  </w:num>
  <w:num w:numId="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
  </w:num>
  <w:num w:numId="89">
    <w:abstractNumId w:val="52"/>
  </w:num>
  <w:num w:numId="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37"/>
  </w:num>
  <w:num w:numId="92">
    <w:abstractNumId w:val="23"/>
  </w:num>
  <w:num w:numId="93">
    <w:abstractNumId w:val="40"/>
  </w:num>
  <w:num w:numId="9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9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9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9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98">
    <w:abstractNumId w:val="44"/>
  </w:num>
  <w:num w:numId="9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10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101">
    <w:abstractNumId w:val="2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90E"/>
    <w:rsid w:val="00003B42"/>
    <w:rsid w:val="000076E7"/>
    <w:rsid w:val="00012816"/>
    <w:rsid w:val="00014F31"/>
    <w:rsid w:val="00016CD7"/>
    <w:rsid w:val="00021998"/>
    <w:rsid w:val="00022969"/>
    <w:rsid w:val="0002690E"/>
    <w:rsid w:val="000338E7"/>
    <w:rsid w:val="00034CBA"/>
    <w:rsid w:val="0003583C"/>
    <w:rsid w:val="00037531"/>
    <w:rsid w:val="00040227"/>
    <w:rsid w:val="00041BF0"/>
    <w:rsid w:val="000435AB"/>
    <w:rsid w:val="000435C2"/>
    <w:rsid w:val="0004361A"/>
    <w:rsid w:val="000441F2"/>
    <w:rsid w:val="00044539"/>
    <w:rsid w:val="00045E06"/>
    <w:rsid w:val="000467AD"/>
    <w:rsid w:val="000500F2"/>
    <w:rsid w:val="00054A61"/>
    <w:rsid w:val="00054AA8"/>
    <w:rsid w:val="00055CB7"/>
    <w:rsid w:val="0006115F"/>
    <w:rsid w:val="000671C4"/>
    <w:rsid w:val="000675D3"/>
    <w:rsid w:val="00072249"/>
    <w:rsid w:val="00074A95"/>
    <w:rsid w:val="00081720"/>
    <w:rsid w:val="000821FE"/>
    <w:rsid w:val="00085C17"/>
    <w:rsid w:val="0009063C"/>
    <w:rsid w:val="0009181E"/>
    <w:rsid w:val="00091CD0"/>
    <w:rsid w:val="000927BC"/>
    <w:rsid w:val="00096062"/>
    <w:rsid w:val="00097E17"/>
    <w:rsid w:val="000A289A"/>
    <w:rsid w:val="000A7B02"/>
    <w:rsid w:val="000B1E49"/>
    <w:rsid w:val="000B267A"/>
    <w:rsid w:val="000B3E41"/>
    <w:rsid w:val="000B4557"/>
    <w:rsid w:val="000B5D6E"/>
    <w:rsid w:val="000C0186"/>
    <w:rsid w:val="000C1D4B"/>
    <w:rsid w:val="000C55BC"/>
    <w:rsid w:val="000C6349"/>
    <w:rsid w:val="000C7D68"/>
    <w:rsid w:val="000D248A"/>
    <w:rsid w:val="000D2682"/>
    <w:rsid w:val="000D3468"/>
    <w:rsid w:val="000D4BFC"/>
    <w:rsid w:val="000D7250"/>
    <w:rsid w:val="000E0FD7"/>
    <w:rsid w:val="000E2A4A"/>
    <w:rsid w:val="000E4027"/>
    <w:rsid w:val="000E510A"/>
    <w:rsid w:val="000F1ED2"/>
    <w:rsid w:val="000F7F98"/>
    <w:rsid w:val="001035BB"/>
    <w:rsid w:val="0010539B"/>
    <w:rsid w:val="0011511D"/>
    <w:rsid w:val="00117229"/>
    <w:rsid w:val="0012050A"/>
    <w:rsid w:val="001217EA"/>
    <w:rsid w:val="00122C6F"/>
    <w:rsid w:val="001232ED"/>
    <w:rsid w:val="001242B6"/>
    <w:rsid w:val="00125DDB"/>
    <w:rsid w:val="00130247"/>
    <w:rsid w:val="00130AFB"/>
    <w:rsid w:val="00133734"/>
    <w:rsid w:val="00136C8A"/>
    <w:rsid w:val="001374A0"/>
    <w:rsid w:val="001447E1"/>
    <w:rsid w:val="00146F41"/>
    <w:rsid w:val="00150359"/>
    <w:rsid w:val="00150B03"/>
    <w:rsid w:val="00160577"/>
    <w:rsid w:val="001637B8"/>
    <w:rsid w:val="001643D0"/>
    <w:rsid w:val="00164BCA"/>
    <w:rsid w:val="00165D61"/>
    <w:rsid w:val="00166A03"/>
    <w:rsid w:val="001739E1"/>
    <w:rsid w:val="00177635"/>
    <w:rsid w:val="00184D2D"/>
    <w:rsid w:val="00185C3F"/>
    <w:rsid w:val="00186D08"/>
    <w:rsid w:val="001922CE"/>
    <w:rsid w:val="001938A3"/>
    <w:rsid w:val="00195ABF"/>
    <w:rsid w:val="001A027E"/>
    <w:rsid w:val="001A0440"/>
    <w:rsid w:val="001A1655"/>
    <w:rsid w:val="001B3FD5"/>
    <w:rsid w:val="001B50C5"/>
    <w:rsid w:val="001C047F"/>
    <w:rsid w:val="001C1546"/>
    <w:rsid w:val="001C4E20"/>
    <w:rsid w:val="001D4ED1"/>
    <w:rsid w:val="001D5F23"/>
    <w:rsid w:val="001D641C"/>
    <w:rsid w:val="001E133D"/>
    <w:rsid w:val="001E7D45"/>
    <w:rsid w:val="001F1047"/>
    <w:rsid w:val="001F3DFC"/>
    <w:rsid w:val="002000AA"/>
    <w:rsid w:val="00201556"/>
    <w:rsid w:val="002022CC"/>
    <w:rsid w:val="0020522E"/>
    <w:rsid w:val="00206B3D"/>
    <w:rsid w:val="0020766E"/>
    <w:rsid w:val="00212E47"/>
    <w:rsid w:val="002135FD"/>
    <w:rsid w:val="00213B33"/>
    <w:rsid w:val="002140B5"/>
    <w:rsid w:val="002160C3"/>
    <w:rsid w:val="00220CC9"/>
    <w:rsid w:val="00222124"/>
    <w:rsid w:val="002304AD"/>
    <w:rsid w:val="00240863"/>
    <w:rsid w:val="00243232"/>
    <w:rsid w:val="00244DE9"/>
    <w:rsid w:val="002461D1"/>
    <w:rsid w:val="0024686E"/>
    <w:rsid w:val="0025113B"/>
    <w:rsid w:val="002511A1"/>
    <w:rsid w:val="00251FA7"/>
    <w:rsid w:val="0025324F"/>
    <w:rsid w:val="00253D7F"/>
    <w:rsid w:val="00257213"/>
    <w:rsid w:val="00265331"/>
    <w:rsid w:val="0027007E"/>
    <w:rsid w:val="00271923"/>
    <w:rsid w:val="00273E6C"/>
    <w:rsid w:val="002774CD"/>
    <w:rsid w:val="00280944"/>
    <w:rsid w:val="002817BD"/>
    <w:rsid w:val="00282853"/>
    <w:rsid w:val="0028547F"/>
    <w:rsid w:val="00285F50"/>
    <w:rsid w:val="00294D6C"/>
    <w:rsid w:val="00297A8B"/>
    <w:rsid w:val="002A092E"/>
    <w:rsid w:val="002A327E"/>
    <w:rsid w:val="002A798B"/>
    <w:rsid w:val="002B1B6B"/>
    <w:rsid w:val="002B2E12"/>
    <w:rsid w:val="002B4FC8"/>
    <w:rsid w:val="002B4FDB"/>
    <w:rsid w:val="002C6FDA"/>
    <w:rsid w:val="002C6FDB"/>
    <w:rsid w:val="002C7568"/>
    <w:rsid w:val="002D063E"/>
    <w:rsid w:val="002D1826"/>
    <w:rsid w:val="002D1EA6"/>
    <w:rsid w:val="002D47B2"/>
    <w:rsid w:val="002D52AA"/>
    <w:rsid w:val="002E025B"/>
    <w:rsid w:val="002E1D76"/>
    <w:rsid w:val="002E6C43"/>
    <w:rsid w:val="002F0BEF"/>
    <w:rsid w:val="002F0D94"/>
    <w:rsid w:val="002F4E4D"/>
    <w:rsid w:val="002F5F19"/>
    <w:rsid w:val="003003C7"/>
    <w:rsid w:val="00304D88"/>
    <w:rsid w:val="003118F1"/>
    <w:rsid w:val="00314AF4"/>
    <w:rsid w:val="00314DC7"/>
    <w:rsid w:val="003168D4"/>
    <w:rsid w:val="00317057"/>
    <w:rsid w:val="00317EE8"/>
    <w:rsid w:val="00320441"/>
    <w:rsid w:val="00321261"/>
    <w:rsid w:val="00322198"/>
    <w:rsid w:val="00333C80"/>
    <w:rsid w:val="003351F2"/>
    <w:rsid w:val="003373E9"/>
    <w:rsid w:val="00340585"/>
    <w:rsid w:val="00344271"/>
    <w:rsid w:val="0035058D"/>
    <w:rsid w:val="003509BD"/>
    <w:rsid w:val="00357DDF"/>
    <w:rsid w:val="00361D13"/>
    <w:rsid w:val="00362650"/>
    <w:rsid w:val="003647A2"/>
    <w:rsid w:val="003707CE"/>
    <w:rsid w:val="00370C4B"/>
    <w:rsid w:val="0037474C"/>
    <w:rsid w:val="003800A6"/>
    <w:rsid w:val="003862B6"/>
    <w:rsid w:val="003867A1"/>
    <w:rsid w:val="0038685D"/>
    <w:rsid w:val="003946FE"/>
    <w:rsid w:val="003963D7"/>
    <w:rsid w:val="00397751"/>
    <w:rsid w:val="003A031B"/>
    <w:rsid w:val="003A11BC"/>
    <w:rsid w:val="003A2807"/>
    <w:rsid w:val="003A384F"/>
    <w:rsid w:val="003A5A5B"/>
    <w:rsid w:val="003A646B"/>
    <w:rsid w:val="003A76A3"/>
    <w:rsid w:val="003C025B"/>
    <w:rsid w:val="003C1A95"/>
    <w:rsid w:val="003C2F28"/>
    <w:rsid w:val="003C44BC"/>
    <w:rsid w:val="003D150D"/>
    <w:rsid w:val="003D42AA"/>
    <w:rsid w:val="003D53AE"/>
    <w:rsid w:val="003E0C51"/>
    <w:rsid w:val="003E616A"/>
    <w:rsid w:val="003E63B6"/>
    <w:rsid w:val="003F0C55"/>
    <w:rsid w:val="003F2A94"/>
    <w:rsid w:val="003F3138"/>
    <w:rsid w:val="003F3E9D"/>
    <w:rsid w:val="003F4B63"/>
    <w:rsid w:val="003F7F2A"/>
    <w:rsid w:val="00400DB2"/>
    <w:rsid w:val="0040333F"/>
    <w:rsid w:val="00403BFC"/>
    <w:rsid w:val="004075BF"/>
    <w:rsid w:val="004078E4"/>
    <w:rsid w:val="004110C2"/>
    <w:rsid w:val="00412A63"/>
    <w:rsid w:val="00412D51"/>
    <w:rsid w:val="004154B0"/>
    <w:rsid w:val="004172A6"/>
    <w:rsid w:val="004201A0"/>
    <w:rsid w:val="00423246"/>
    <w:rsid w:val="00423F31"/>
    <w:rsid w:val="00424057"/>
    <w:rsid w:val="004268E3"/>
    <w:rsid w:val="0043223E"/>
    <w:rsid w:val="004331C2"/>
    <w:rsid w:val="0044032C"/>
    <w:rsid w:val="0044208D"/>
    <w:rsid w:val="00445930"/>
    <w:rsid w:val="00446E16"/>
    <w:rsid w:val="0045085F"/>
    <w:rsid w:val="00451DB7"/>
    <w:rsid w:val="00452669"/>
    <w:rsid w:val="00453186"/>
    <w:rsid w:val="00453377"/>
    <w:rsid w:val="00454FE4"/>
    <w:rsid w:val="004606DE"/>
    <w:rsid w:val="004627D7"/>
    <w:rsid w:val="00463F18"/>
    <w:rsid w:val="00464957"/>
    <w:rsid w:val="00466611"/>
    <w:rsid w:val="004708B0"/>
    <w:rsid w:val="00471F3E"/>
    <w:rsid w:val="0047217E"/>
    <w:rsid w:val="00473772"/>
    <w:rsid w:val="00473939"/>
    <w:rsid w:val="00477B95"/>
    <w:rsid w:val="0048179A"/>
    <w:rsid w:val="00482764"/>
    <w:rsid w:val="004829AB"/>
    <w:rsid w:val="00485785"/>
    <w:rsid w:val="0049210E"/>
    <w:rsid w:val="00493EB8"/>
    <w:rsid w:val="004A1856"/>
    <w:rsid w:val="004A28B5"/>
    <w:rsid w:val="004A2C6C"/>
    <w:rsid w:val="004B0A33"/>
    <w:rsid w:val="004B12BB"/>
    <w:rsid w:val="004B5525"/>
    <w:rsid w:val="004B6026"/>
    <w:rsid w:val="004B62CC"/>
    <w:rsid w:val="004C2960"/>
    <w:rsid w:val="004C38C4"/>
    <w:rsid w:val="004C5BD6"/>
    <w:rsid w:val="004C70CC"/>
    <w:rsid w:val="004D2CFE"/>
    <w:rsid w:val="004D7352"/>
    <w:rsid w:val="004D7A8D"/>
    <w:rsid w:val="004E71EF"/>
    <w:rsid w:val="004F1E6E"/>
    <w:rsid w:val="004F4C62"/>
    <w:rsid w:val="00500CCA"/>
    <w:rsid w:val="00502222"/>
    <w:rsid w:val="005040EE"/>
    <w:rsid w:val="005045E1"/>
    <w:rsid w:val="00504818"/>
    <w:rsid w:val="005124A7"/>
    <w:rsid w:val="00512E83"/>
    <w:rsid w:val="005145BA"/>
    <w:rsid w:val="00515F00"/>
    <w:rsid w:val="00520A0E"/>
    <w:rsid w:val="0053090B"/>
    <w:rsid w:val="00530EE2"/>
    <w:rsid w:val="00531363"/>
    <w:rsid w:val="00531BD7"/>
    <w:rsid w:val="00534821"/>
    <w:rsid w:val="00537A56"/>
    <w:rsid w:val="005411F4"/>
    <w:rsid w:val="005444FB"/>
    <w:rsid w:val="005454CB"/>
    <w:rsid w:val="005476EA"/>
    <w:rsid w:val="00551949"/>
    <w:rsid w:val="00552E63"/>
    <w:rsid w:val="0055361B"/>
    <w:rsid w:val="00554B2F"/>
    <w:rsid w:val="00555FE7"/>
    <w:rsid w:val="0056115F"/>
    <w:rsid w:val="00563987"/>
    <w:rsid w:val="00564D9E"/>
    <w:rsid w:val="00567501"/>
    <w:rsid w:val="005712DB"/>
    <w:rsid w:val="005770FD"/>
    <w:rsid w:val="0057746F"/>
    <w:rsid w:val="00581D5B"/>
    <w:rsid w:val="00587079"/>
    <w:rsid w:val="00587FE6"/>
    <w:rsid w:val="00592C3F"/>
    <w:rsid w:val="00593BE8"/>
    <w:rsid w:val="0059433A"/>
    <w:rsid w:val="0059446D"/>
    <w:rsid w:val="0059487C"/>
    <w:rsid w:val="00596F70"/>
    <w:rsid w:val="00597E6F"/>
    <w:rsid w:val="005A4263"/>
    <w:rsid w:val="005A6282"/>
    <w:rsid w:val="005A7A4C"/>
    <w:rsid w:val="005B3E00"/>
    <w:rsid w:val="005B6DE7"/>
    <w:rsid w:val="005B6E14"/>
    <w:rsid w:val="005B6E73"/>
    <w:rsid w:val="005C20EC"/>
    <w:rsid w:val="005C293D"/>
    <w:rsid w:val="005D165D"/>
    <w:rsid w:val="005D4065"/>
    <w:rsid w:val="005D4314"/>
    <w:rsid w:val="005D4780"/>
    <w:rsid w:val="005D5CB7"/>
    <w:rsid w:val="005D6AB1"/>
    <w:rsid w:val="005E0582"/>
    <w:rsid w:val="005E1E67"/>
    <w:rsid w:val="005E47C9"/>
    <w:rsid w:val="005E4E0D"/>
    <w:rsid w:val="005F1F57"/>
    <w:rsid w:val="005F54EE"/>
    <w:rsid w:val="005F5B1B"/>
    <w:rsid w:val="005F5F6B"/>
    <w:rsid w:val="005F659E"/>
    <w:rsid w:val="005F66AB"/>
    <w:rsid w:val="006001D7"/>
    <w:rsid w:val="00600C60"/>
    <w:rsid w:val="006011D4"/>
    <w:rsid w:val="00602CA8"/>
    <w:rsid w:val="00604054"/>
    <w:rsid w:val="00604A51"/>
    <w:rsid w:val="00605260"/>
    <w:rsid w:val="00613FA1"/>
    <w:rsid w:val="00615FA5"/>
    <w:rsid w:val="00620723"/>
    <w:rsid w:val="00623E08"/>
    <w:rsid w:val="00625376"/>
    <w:rsid w:val="0062661E"/>
    <w:rsid w:val="006337A4"/>
    <w:rsid w:val="006343C3"/>
    <w:rsid w:val="006362B7"/>
    <w:rsid w:val="00636EB7"/>
    <w:rsid w:val="00640D8F"/>
    <w:rsid w:val="00641C5C"/>
    <w:rsid w:val="00641D9E"/>
    <w:rsid w:val="006473F6"/>
    <w:rsid w:val="00656DA4"/>
    <w:rsid w:val="00660A61"/>
    <w:rsid w:val="00661110"/>
    <w:rsid w:val="00662516"/>
    <w:rsid w:val="00667623"/>
    <w:rsid w:val="0066790E"/>
    <w:rsid w:val="00671654"/>
    <w:rsid w:val="00671748"/>
    <w:rsid w:val="00671FC8"/>
    <w:rsid w:val="00673ADB"/>
    <w:rsid w:val="0067496D"/>
    <w:rsid w:val="00675813"/>
    <w:rsid w:val="00682DE3"/>
    <w:rsid w:val="0068378E"/>
    <w:rsid w:val="0068399F"/>
    <w:rsid w:val="006915A9"/>
    <w:rsid w:val="00692A04"/>
    <w:rsid w:val="006942BA"/>
    <w:rsid w:val="00694772"/>
    <w:rsid w:val="00694C20"/>
    <w:rsid w:val="006961D7"/>
    <w:rsid w:val="006A7309"/>
    <w:rsid w:val="006B2DB2"/>
    <w:rsid w:val="006B3472"/>
    <w:rsid w:val="006B530B"/>
    <w:rsid w:val="006B53F9"/>
    <w:rsid w:val="006C6837"/>
    <w:rsid w:val="006C69AC"/>
    <w:rsid w:val="006C7D09"/>
    <w:rsid w:val="006D17F4"/>
    <w:rsid w:val="006D29F3"/>
    <w:rsid w:val="006D307F"/>
    <w:rsid w:val="006D62E7"/>
    <w:rsid w:val="006E09F6"/>
    <w:rsid w:val="006E38A3"/>
    <w:rsid w:val="006E42AD"/>
    <w:rsid w:val="006E6060"/>
    <w:rsid w:val="006F1924"/>
    <w:rsid w:val="006F28A6"/>
    <w:rsid w:val="006F38F6"/>
    <w:rsid w:val="006F434A"/>
    <w:rsid w:val="006F5930"/>
    <w:rsid w:val="006F7680"/>
    <w:rsid w:val="007035D9"/>
    <w:rsid w:val="00705E02"/>
    <w:rsid w:val="0070725B"/>
    <w:rsid w:val="00707BFF"/>
    <w:rsid w:val="00707DB5"/>
    <w:rsid w:val="0071024A"/>
    <w:rsid w:val="00710CA3"/>
    <w:rsid w:val="00714F3F"/>
    <w:rsid w:val="007168E7"/>
    <w:rsid w:val="0072072A"/>
    <w:rsid w:val="00720A7D"/>
    <w:rsid w:val="00722DA6"/>
    <w:rsid w:val="00723C6F"/>
    <w:rsid w:val="00725BC9"/>
    <w:rsid w:val="0073009A"/>
    <w:rsid w:val="00735FED"/>
    <w:rsid w:val="00740544"/>
    <w:rsid w:val="0074168E"/>
    <w:rsid w:val="00743E0C"/>
    <w:rsid w:val="00744C54"/>
    <w:rsid w:val="0075140E"/>
    <w:rsid w:val="00753157"/>
    <w:rsid w:val="007553C5"/>
    <w:rsid w:val="007613E8"/>
    <w:rsid w:val="007659E8"/>
    <w:rsid w:val="007679C6"/>
    <w:rsid w:val="00771DE8"/>
    <w:rsid w:val="007809D7"/>
    <w:rsid w:val="00783A07"/>
    <w:rsid w:val="00783FE7"/>
    <w:rsid w:val="0079019A"/>
    <w:rsid w:val="007910A6"/>
    <w:rsid w:val="007A0452"/>
    <w:rsid w:val="007A1102"/>
    <w:rsid w:val="007A2D28"/>
    <w:rsid w:val="007C49DD"/>
    <w:rsid w:val="007C4AEF"/>
    <w:rsid w:val="007C602F"/>
    <w:rsid w:val="007C632D"/>
    <w:rsid w:val="007C79B0"/>
    <w:rsid w:val="007D18DA"/>
    <w:rsid w:val="007D3AEA"/>
    <w:rsid w:val="007D3DC4"/>
    <w:rsid w:val="007D5AD1"/>
    <w:rsid w:val="007D5B58"/>
    <w:rsid w:val="007E0257"/>
    <w:rsid w:val="007E2393"/>
    <w:rsid w:val="007E75C7"/>
    <w:rsid w:val="007F4D4D"/>
    <w:rsid w:val="007F7D97"/>
    <w:rsid w:val="00804570"/>
    <w:rsid w:val="008050B4"/>
    <w:rsid w:val="00806BD5"/>
    <w:rsid w:val="0080738F"/>
    <w:rsid w:val="00813DC3"/>
    <w:rsid w:val="00821975"/>
    <w:rsid w:val="00823CD5"/>
    <w:rsid w:val="0082439F"/>
    <w:rsid w:val="00824B7D"/>
    <w:rsid w:val="00826BFD"/>
    <w:rsid w:val="008271C5"/>
    <w:rsid w:val="00831D4C"/>
    <w:rsid w:val="008331A7"/>
    <w:rsid w:val="008333C7"/>
    <w:rsid w:val="008334F3"/>
    <w:rsid w:val="00850C6A"/>
    <w:rsid w:val="00861691"/>
    <w:rsid w:val="00861EA4"/>
    <w:rsid w:val="00863FDD"/>
    <w:rsid w:val="00864C0B"/>
    <w:rsid w:val="00866B7F"/>
    <w:rsid w:val="00871521"/>
    <w:rsid w:val="008736B2"/>
    <w:rsid w:val="008737B0"/>
    <w:rsid w:val="00874E5F"/>
    <w:rsid w:val="00874F45"/>
    <w:rsid w:val="00882657"/>
    <w:rsid w:val="00882D38"/>
    <w:rsid w:val="00884C6A"/>
    <w:rsid w:val="00885B41"/>
    <w:rsid w:val="00886312"/>
    <w:rsid w:val="0088729D"/>
    <w:rsid w:val="00893D21"/>
    <w:rsid w:val="00895DC6"/>
    <w:rsid w:val="00896F38"/>
    <w:rsid w:val="008A2DC1"/>
    <w:rsid w:val="008A663E"/>
    <w:rsid w:val="008B243C"/>
    <w:rsid w:val="008B56EA"/>
    <w:rsid w:val="008C3099"/>
    <w:rsid w:val="008C4AD0"/>
    <w:rsid w:val="008D02FA"/>
    <w:rsid w:val="008F0A4E"/>
    <w:rsid w:val="008F3B6B"/>
    <w:rsid w:val="008F6FFE"/>
    <w:rsid w:val="00900339"/>
    <w:rsid w:val="009003F8"/>
    <w:rsid w:val="0090161C"/>
    <w:rsid w:val="009027D8"/>
    <w:rsid w:val="00905AF0"/>
    <w:rsid w:val="00907179"/>
    <w:rsid w:val="009158CA"/>
    <w:rsid w:val="00916DEB"/>
    <w:rsid w:val="00917663"/>
    <w:rsid w:val="00917E38"/>
    <w:rsid w:val="00921952"/>
    <w:rsid w:val="009309CF"/>
    <w:rsid w:val="009323E1"/>
    <w:rsid w:val="00932928"/>
    <w:rsid w:val="0093304A"/>
    <w:rsid w:val="0094376C"/>
    <w:rsid w:val="009466AE"/>
    <w:rsid w:val="009519A0"/>
    <w:rsid w:val="0095355A"/>
    <w:rsid w:val="00954CEB"/>
    <w:rsid w:val="009562A5"/>
    <w:rsid w:val="00956D51"/>
    <w:rsid w:val="0095702C"/>
    <w:rsid w:val="009578A3"/>
    <w:rsid w:val="0096181B"/>
    <w:rsid w:val="0096465E"/>
    <w:rsid w:val="0096551C"/>
    <w:rsid w:val="00967CB0"/>
    <w:rsid w:val="009706D3"/>
    <w:rsid w:val="009722E3"/>
    <w:rsid w:val="0097595B"/>
    <w:rsid w:val="00975ADD"/>
    <w:rsid w:val="00980BF6"/>
    <w:rsid w:val="00981F24"/>
    <w:rsid w:val="00983DB6"/>
    <w:rsid w:val="0098783E"/>
    <w:rsid w:val="009910A1"/>
    <w:rsid w:val="009914AA"/>
    <w:rsid w:val="009A21D9"/>
    <w:rsid w:val="009A2B32"/>
    <w:rsid w:val="009A37F1"/>
    <w:rsid w:val="009A4442"/>
    <w:rsid w:val="009A51A4"/>
    <w:rsid w:val="009A6191"/>
    <w:rsid w:val="009A6F8E"/>
    <w:rsid w:val="009B0DBA"/>
    <w:rsid w:val="009C1D2E"/>
    <w:rsid w:val="009C7FB9"/>
    <w:rsid w:val="009D0EFF"/>
    <w:rsid w:val="009D1BD6"/>
    <w:rsid w:val="009D340B"/>
    <w:rsid w:val="009E4A89"/>
    <w:rsid w:val="009E546F"/>
    <w:rsid w:val="009E5E9B"/>
    <w:rsid w:val="009E6985"/>
    <w:rsid w:val="009F305B"/>
    <w:rsid w:val="009F33B2"/>
    <w:rsid w:val="009F561F"/>
    <w:rsid w:val="009F7F31"/>
    <w:rsid w:val="00A00EA0"/>
    <w:rsid w:val="00A12C05"/>
    <w:rsid w:val="00A13B19"/>
    <w:rsid w:val="00A20F1B"/>
    <w:rsid w:val="00A218F2"/>
    <w:rsid w:val="00A24D93"/>
    <w:rsid w:val="00A253B9"/>
    <w:rsid w:val="00A2580E"/>
    <w:rsid w:val="00A26134"/>
    <w:rsid w:val="00A26DD1"/>
    <w:rsid w:val="00A31C30"/>
    <w:rsid w:val="00A33BDF"/>
    <w:rsid w:val="00A345B6"/>
    <w:rsid w:val="00A346EB"/>
    <w:rsid w:val="00A368BA"/>
    <w:rsid w:val="00A4112D"/>
    <w:rsid w:val="00A41725"/>
    <w:rsid w:val="00A43E87"/>
    <w:rsid w:val="00A45558"/>
    <w:rsid w:val="00A526CF"/>
    <w:rsid w:val="00A527EE"/>
    <w:rsid w:val="00A52AC6"/>
    <w:rsid w:val="00A60436"/>
    <w:rsid w:val="00A62AC2"/>
    <w:rsid w:val="00A6475C"/>
    <w:rsid w:val="00A656FB"/>
    <w:rsid w:val="00A75729"/>
    <w:rsid w:val="00A77A16"/>
    <w:rsid w:val="00A82246"/>
    <w:rsid w:val="00A82B1C"/>
    <w:rsid w:val="00A84E7E"/>
    <w:rsid w:val="00A8505E"/>
    <w:rsid w:val="00A9059F"/>
    <w:rsid w:val="00A91770"/>
    <w:rsid w:val="00A92F9D"/>
    <w:rsid w:val="00A93E55"/>
    <w:rsid w:val="00A9432C"/>
    <w:rsid w:val="00A958B8"/>
    <w:rsid w:val="00A95B76"/>
    <w:rsid w:val="00A966C4"/>
    <w:rsid w:val="00AA23B4"/>
    <w:rsid w:val="00AA3ADF"/>
    <w:rsid w:val="00AA58CD"/>
    <w:rsid w:val="00AA6664"/>
    <w:rsid w:val="00AB12A3"/>
    <w:rsid w:val="00AB394D"/>
    <w:rsid w:val="00AB684D"/>
    <w:rsid w:val="00AC33B0"/>
    <w:rsid w:val="00AC4F48"/>
    <w:rsid w:val="00AD18AD"/>
    <w:rsid w:val="00AD1BF6"/>
    <w:rsid w:val="00AD2FAA"/>
    <w:rsid w:val="00AD39CA"/>
    <w:rsid w:val="00AD6162"/>
    <w:rsid w:val="00AE0A44"/>
    <w:rsid w:val="00AE60A9"/>
    <w:rsid w:val="00AF2F12"/>
    <w:rsid w:val="00AF379D"/>
    <w:rsid w:val="00AF46D8"/>
    <w:rsid w:val="00AF71B0"/>
    <w:rsid w:val="00B02797"/>
    <w:rsid w:val="00B056BD"/>
    <w:rsid w:val="00B06428"/>
    <w:rsid w:val="00B13577"/>
    <w:rsid w:val="00B1407E"/>
    <w:rsid w:val="00B17885"/>
    <w:rsid w:val="00B21FD7"/>
    <w:rsid w:val="00B2225C"/>
    <w:rsid w:val="00B231F8"/>
    <w:rsid w:val="00B24CF9"/>
    <w:rsid w:val="00B25635"/>
    <w:rsid w:val="00B26FE6"/>
    <w:rsid w:val="00B30453"/>
    <w:rsid w:val="00B325FE"/>
    <w:rsid w:val="00B32A50"/>
    <w:rsid w:val="00B373E5"/>
    <w:rsid w:val="00B37F26"/>
    <w:rsid w:val="00B41BB3"/>
    <w:rsid w:val="00B4612D"/>
    <w:rsid w:val="00B472E0"/>
    <w:rsid w:val="00B4786B"/>
    <w:rsid w:val="00B5105F"/>
    <w:rsid w:val="00B54BE5"/>
    <w:rsid w:val="00B570CF"/>
    <w:rsid w:val="00B6311A"/>
    <w:rsid w:val="00B66648"/>
    <w:rsid w:val="00B706B8"/>
    <w:rsid w:val="00B70FE1"/>
    <w:rsid w:val="00B71B9D"/>
    <w:rsid w:val="00B73A94"/>
    <w:rsid w:val="00B74698"/>
    <w:rsid w:val="00B75406"/>
    <w:rsid w:val="00B7649D"/>
    <w:rsid w:val="00B7660F"/>
    <w:rsid w:val="00B76975"/>
    <w:rsid w:val="00B7729B"/>
    <w:rsid w:val="00B92655"/>
    <w:rsid w:val="00B94420"/>
    <w:rsid w:val="00B94B3C"/>
    <w:rsid w:val="00B952CB"/>
    <w:rsid w:val="00B953CA"/>
    <w:rsid w:val="00BA1246"/>
    <w:rsid w:val="00BA3A95"/>
    <w:rsid w:val="00BA46DA"/>
    <w:rsid w:val="00BA6715"/>
    <w:rsid w:val="00BA744C"/>
    <w:rsid w:val="00BB07E0"/>
    <w:rsid w:val="00BB1708"/>
    <w:rsid w:val="00BB33AE"/>
    <w:rsid w:val="00BC260E"/>
    <w:rsid w:val="00BD0741"/>
    <w:rsid w:val="00BD138F"/>
    <w:rsid w:val="00BD2F3F"/>
    <w:rsid w:val="00BD3EDC"/>
    <w:rsid w:val="00BD5C74"/>
    <w:rsid w:val="00BD5E5A"/>
    <w:rsid w:val="00BE214B"/>
    <w:rsid w:val="00BE4DFA"/>
    <w:rsid w:val="00BE5A88"/>
    <w:rsid w:val="00BE72DC"/>
    <w:rsid w:val="00BE78FA"/>
    <w:rsid w:val="00BF0F5E"/>
    <w:rsid w:val="00BF2B6E"/>
    <w:rsid w:val="00BF3531"/>
    <w:rsid w:val="00BF4F59"/>
    <w:rsid w:val="00BF6211"/>
    <w:rsid w:val="00C025AA"/>
    <w:rsid w:val="00C02CEB"/>
    <w:rsid w:val="00C03EAD"/>
    <w:rsid w:val="00C136C4"/>
    <w:rsid w:val="00C13A0E"/>
    <w:rsid w:val="00C176E9"/>
    <w:rsid w:val="00C1794C"/>
    <w:rsid w:val="00C209B0"/>
    <w:rsid w:val="00C2213C"/>
    <w:rsid w:val="00C228BA"/>
    <w:rsid w:val="00C24A8C"/>
    <w:rsid w:val="00C26E0F"/>
    <w:rsid w:val="00C27528"/>
    <w:rsid w:val="00C30333"/>
    <w:rsid w:val="00C31A3B"/>
    <w:rsid w:val="00C321F7"/>
    <w:rsid w:val="00C33102"/>
    <w:rsid w:val="00C352E0"/>
    <w:rsid w:val="00C35EC9"/>
    <w:rsid w:val="00C366A6"/>
    <w:rsid w:val="00C4442F"/>
    <w:rsid w:val="00C5071E"/>
    <w:rsid w:val="00C53290"/>
    <w:rsid w:val="00C54030"/>
    <w:rsid w:val="00C55226"/>
    <w:rsid w:val="00C605FD"/>
    <w:rsid w:val="00C62641"/>
    <w:rsid w:val="00C650BB"/>
    <w:rsid w:val="00C74E8C"/>
    <w:rsid w:val="00C74E9C"/>
    <w:rsid w:val="00C77CAB"/>
    <w:rsid w:val="00C8296B"/>
    <w:rsid w:val="00C83612"/>
    <w:rsid w:val="00C838BE"/>
    <w:rsid w:val="00C83F07"/>
    <w:rsid w:val="00C87B7B"/>
    <w:rsid w:val="00C97654"/>
    <w:rsid w:val="00CA1DC2"/>
    <w:rsid w:val="00CA2E81"/>
    <w:rsid w:val="00CB0045"/>
    <w:rsid w:val="00CB40C9"/>
    <w:rsid w:val="00CB4944"/>
    <w:rsid w:val="00CB6FD3"/>
    <w:rsid w:val="00CC5B3F"/>
    <w:rsid w:val="00CC7724"/>
    <w:rsid w:val="00CD23A0"/>
    <w:rsid w:val="00CD244E"/>
    <w:rsid w:val="00CD2D53"/>
    <w:rsid w:val="00CD6942"/>
    <w:rsid w:val="00CD76B3"/>
    <w:rsid w:val="00CE0F4A"/>
    <w:rsid w:val="00CE2160"/>
    <w:rsid w:val="00CE3BB3"/>
    <w:rsid w:val="00CE3DFB"/>
    <w:rsid w:val="00CE61C4"/>
    <w:rsid w:val="00CE627A"/>
    <w:rsid w:val="00CE7162"/>
    <w:rsid w:val="00CF07BE"/>
    <w:rsid w:val="00CF1C31"/>
    <w:rsid w:val="00CF3197"/>
    <w:rsid w:val="00CF43E2"/>
    <w:rsid w:val="00CF53D6"/>
    <w:rsid w:val="00CF689C"/>
    <w:rsid w:val="00D0404B"/>
    <w:rsid w:val="00D17F70"/>
    <w:rsid w:val="00D217B7"/>
    <w:rsid w:val="00D2205B"/>
    <w:rsid w:val="00D2295B"/>
    <w:rsid w:val="00D260D5"/>
    <w:rsid w:val="00D270B4"/>
    <w:rsid w:val="00D27ACB"/>
    <w:rsid w:val="00D3365D"/>
    <w:rsid w:val="00D33B66"/>
    <w:rsid w:val="00D3691B"/>
    <w:rsid w:val="00D43B89"/>
    <w:rsid w:val="00D44965"/>
    <w:rsid w:val="00D4575B"/>
    <w:rsid w:val="00D549CD"/>
    <w:rsid w:val="00D56D7E"/>
    <w:rsid w:val="00D64925"/>
    <w:rsid w:val="00D6744B"/>
    <w:rsid w:val="00D71338"/>
    <w:rsid w:val="00D72580"/>
    <w:rsid w:val="00D72824"/>
    <w:rsid w:val="00D752B7"/>
    <w:rsid w:val="00D76E09"/>
    <w:rsid w:val="00D7736D"/>
    <w:rsid w:val="00D839F8"/>
    <w:rsid w:val="00D83C72"/>
    <w:rsid w:val="00D83D7F"/>
    <w:rsid w:val="00D83E71"/>
    <w:rsid w:val="00D857AC"/>
    <w:rsid w:val="00D87062"/>
    <w:rsid w:val="00D87C52"/>
    <w:rsid w:val="00D91536"/>
    <w:rsid w:val="00D916E7"/>
    <w:rsid w:val="00D92981"/>
    <w:rsid w:val="00D9371D"/>
    <w:rsid w:val="00D93B01"/>
    <w:rsid w:val="00D94C69"/>
    <w:rsid w:val="00DA02CE"/>
    <w:rsid w:val="00DA1B0A"/>
    <w:rsid w:val="00DA50C3"/>
    <w:rsid w:val="00DA50CC"/>
    <w:rsid w:val="00DA6E75"/>
    <w:rsid w:val="00DA7B4B"/>
    <w:rsid w:val="00DB2A6C"/>
    <w:rsid w:val="00DB5369"/>
    <w:rsid w:val="00DB624D"/>
    <w:rsid w:val="00DB7734"/>
    <w:rsid w:val="00DC17A4"/>
    <w:rsid w:val="00DC2D21"/>
    <w:rsid w:val="00DD567E"/>
    <w:rsid w:val="00DE26A5"/>
    <w:rsid w:val="00DE5B8F"/>
    <w:rsid w:val="00DE7123"/>
    <w:rsid w:val="00DE7FC7"/>
    <w:rsid w:val="00DF1815"/>
    <w:rsid w:val="00DF5DD4"/>
    <w:rsid w:val="00DF7525"/>
    <w:rsid w:val="00E00833"/>
    <w:rsid w:val="00E013C2"/>
    <w:rsid w:val="00E0150D"/>
    <w:rsid w:val="00E02D81"/>
    <w:rsid w:val="00E032E4"/>
    <w:rsid w:val="00E034F3"/>
    <w:rsid w:val="00E03B47"/>
    <w:rsid w:val="00E04BD8"/>
    <w:rsid w:val="00E05E74"/>
    <w:rsid w:val="00E06439"/>
    <w:rsid w:val="00E1252C"/>
    <w:rsid w:val="00E20BB0"/>
    <w:rsid w:val="00E20CCC"/>
    <w:rsid w:val="00E21163"/>
    <w:rsid w:val="00E22967"/>
    <w:rsid w:val="00E235A5"/>
    <w:rsid w:val="00E24180"/>
    <w:rsid w:val="00E32517"/>
    <w:rsid w:val="00E329A2"/>
    <w:rsid w:val="00E33374"/>
    <w:rsid w:val="00E43DC4"/>
    <w:rsid w:val="00E44415"/>
    <w:rsid w:val="00E445FC"/>
    <w:rsid w:val="00E44984"/>
    <w:rsid w:val="00E44C78"/>
    <w:rsid w:val="00E450F5"/>
    <w:rsid w:val="00E51A7B"/>
    <w:rsid w:val="00E6466A"/>
    <w:rsid w:val="00E65A3B"/>
    <w:rsid w:val="00E6723A"/>
    <w:rsid w:val="00E7013F"/>
    <w:rsid w:val="00E70E22"/>
    <w:rsid w:val="00E76D65"/>
    <w:rsid w:val="00E77557"/>
    <w:rsid w:val="00E77DD7"/>
    <w:rsid w:val="00E80951"/>
    <w:rsid w:val="00E8226A"/>
    <w:rsid w:val="00E82E23"/>
    <w:rsid w:val="00E8310A"/>
    <w:rsid w:val="00E91643"/>
    <w:rsid w:val="00E9446E"/>
    <w:rsid w:val="00E95799"/>
    <w:rsid w:val="00EA0B99"/>
    <w:rsid w:val="00EA5B94"/>
    <w:rsid w:val="00EA5FBD"/>
    <w:rsid w:val="00EB05A2"/>
    <w:rsid w:val="00EB1F3B"/>
    <w:rsid w:val="00EB468D"/>
    <w:rsid w:val="00EC028E"/>
    <w:rsid w:val="00EC1D3B"/>
    <w:rsid w:val="00EC2E0B"/>
    <w:rsid w:val="00EC453C"/>
    <w:rsid w:val="00EC5F5C"/>
    <w:rsid w:val="00EC67A2"/>
    <w:rsid w:val="00EC7C82"/>
    <w:rsid w:val="00ED0061"/>
    <w:rsid w:val="00ED72B0"/>
    <w:rsid w:val="00ED77C7"/>
    <w:rsid w:val="00EE1AFF"/>
    <w:rsid w:val="00EE1C32"/>
    <w:rsid w:val="00EE1E64"/>
    <w:rsid w:val="00EE4D64"/>
    <w:rsid w:val="00EE6BDF"/>
    <w:rsid w:val="00EE75DB"/>
    <w:rsid w:val="00EF3562"/>
    <w:rsid w:val="00EF564D"/>
    <w:rsid w:val="00EF6A77"/>
    <w:rsid w:val="00F01A20"/>
    <w:rsid w:val="00F031FD"/>
    <w:rsid w:val="00F04FA7"/>
    <w:rsid w:val="00F06FA0"/>
    <w:rsid w:val="00F1319E"/>
    <w:rsid w:val="00F20352"/>
    <w:rsid w:val="00F20720"/>
    <w:rsid w:val="00F219E5"/>
    <w:rsid w:val="00F24A80"/>
    <w:rsid w:val="00F26476"/>
    <w:rsid w:val="00F30BEB"/>
    <w:rsid w:val="00F314F7"/>
    <w:rsid w:val="00F318FA"/>
    <w:rsid w:val="00F330C6"/>
    <w:rsid w:val="00F3507E"/>
    <w:rsid w:val="00F3568B"/>
    <w:rsid w:val="00F360C5"/>
    <w:rsid w:val="00F37139"/>
    <w:rsid w:val="00F4042F"/>
    <w:rsid w:val="00F4201C"/>
    <w:rsid w:val="00F42147"/>
    <w:rsid w:val="00F45121"/>
    <w:rsid w:val="00F458A3"/>
    <w:rsid w:val="00F523C8"/>
    <w:rsid w:val="00F571FF"/>
    <w:rsid w:val="00F57559"/>
    <w:rsid w:val="00F57889"/>
    <w:rsid w:val="00F609A3"/>
    <w:rsid w:val="00F6465F"/>
    <w:rsid w:val="00F668C6"/>
    <w:rsid w:val="00F66F67"/>
    <w:rsid w:val="00F676F9"/>
    <w:rsid w:val="00F7194E"/>
    <w:rsid w:val="00F7501D"/>
    <w:rsid w:val="00F77E92"/>
    <w:rsid w:val="00F805FC"/>
    <w:rsid w:val="00F806D2"/>
    <w:rsid w:val="00F817C5"/>
    <w:rsid w:val="00F825E3"/>
    <w:rsid w:val="00F8630D"/>
    <w:rsid w:val="00F90741"/>
    <w:rsid w:val="00F90B45"/>
    <w:rsid w:val="00F9245E"/>
    <w:rsid w:val="00F92B9F"/>
    <w:rsid w:val="00F95962"/>
    <w:rsid w:val="00F96C0D"/>
    <w:rsid w:val="00F9766E"/>
    <w:rsid w:val="00FA04B5"/>
    <w:rsid w:val="00FA4B12"/>
    <w:rsid w:val="00FB0503"/>
    <w:rsid w:val="00FB0905"/>
    <w:rsid w:val="00FB2DD4"/>
    <w:rsid w:val="00FB327A"/>
    <w:rsid w:val="00FB49D4"/>
    <w:rsid w:val="00FB5190"/>
    <w:rsid w:val="00FB5A83"/>
    <w:rsid w:val="00FB6B09"/>
    <w:rsid w:val="00FB7ECC"/>
    <w:rsid w:val="00FC5995"/>
    <w:rsid w:val="00FC6982"/>
    <w:rsid w:val="00FC766F"/>
    <w:rsid w:val="00FD0EFE"/>
    <w:rsid w:val="00FD1052"/>
    <w:rsid w:val="00FD2006"/>
    <w:rsid w:val="00FD4C99"/>
    <w:rsid w:val="00FD68A7"/>
    <w:rsid w:val="00FD7D3D"/>
    <w:rsid w:val="00FE111B"/>
    <w:rsid w:val="00FE1B4A"/>
    <w:rsid w:val="00FE2843"/>
    <w:rsid w:val="00FE4C2A"/>
    <w:rsid w:val="00FE7255"/>
    <w:rsid w:val="00FF053D"/>
    <w:rsid w:val="00FF523E"/>
    <w:rsid w:val="00FF5591"/>
    <w:rsid w:val="00FF69ED"/>
    <w:rsid w:val="00FF6EF8"/>
    <w:rsid w:val="00FF7CE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796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BEF"/>
    <w:pPr>
      <w:spacing w:after="120"/>
      <w:jc w:val="both"/>
    </w:pPr>
    <w:rPr>
      <w:rFonts w:eastAsia="Times New Roman"/>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
    <w:basedOn w:val="Normal"/>
    <w:next w:val="Normal"/>
    <w:link w:val="Heading1Char"/>
    <w:qFormat/>
    <w:rsid w:val="002F0BEF"/>
    <w:pPr>
      <w:keepNext/>
      <w:numPr>
        <w:numId w:val="36"/>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2F0BEF"/>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0B5D6E"/>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0B5D6E"/>
    <w:pPr>
      <w:keepNext/>
      <w:keepLines/>
      <w:spacing w:before="200" w:after="60"/>
      <w:outlineLvl w:val="3"/>
    </w:pPr>
    <w:rPr>
      <w:b/>
      <w:bCs/>
      <w:i/>
      <w:iCs/>
    </w:rPr>
  </w:style>
  <w:style w:type="paragraph" w:styleId="Heading5">
    <w:name w:val="heading 5"/>
    <w:aliases w:val="Para5,5 sub-bullet,sb,4,Spare1,Level 3 - (i),(i),(i)1,Level 3 - (i)1"/>
    <w:basedOn w:val="Normal"/>
    <w:next w:val="Normal"/>
    <w:link w:val="Heading5Char1"/>
    <w:qFormat/>
    <w:rsid w:val="002C6FDA"/>
    <w:pPr>
      <w:numPr>
        <w:ilvl w:val="4"/>
        <w:numId w:val="16"/>
      </w:numPr>
      <w:spacing w:before="240" w:after="60"/>
      <w:outlineLvl w:val="4"/>
    </w:pPr>
    <w:rPr>
      <w:b/>
      <w:bCs/>
      <w:iCs/>
      <w:szCs w:val="26"/>
    </w:rPr>
  </w:style>
  <w:style w:type="paragraph" w:styleId="Heading6">
    <w:name w:val="heading 6"/>
    <w:aliases w:val="sub-dash,sd,5,Spare2,A.,Heading 6 (a)"/>
    <w:basedOn w:val="Normal"/>
    <w:next w:val="Normal"/>
    <w:link w:val="Heading6Char1"/>
    <w:qFormat/>
    <w:rsid w:val="002C6FDA"/>
    <w:pPr>
      <w:numPr>
        <w:ilvl w:val="5"/>
        <w:numId w:val="16"/>
      </w:numPr>
      <w:spacing w:before="240" w:after="60"/>
      <w:outlineLvl w:val="5"/>
    </w:pPr>
    <w:rPr>
      <w:rFonts w:ascii="Times New Roman" w:hAnsi="Times New Roman"/>
      <w:b/>
      <w:bCs/>
    </w:rPr>
  </w:style>
  <w:style w:type="paragraph" w:styleId="Heading7">
    <w:name w:val="heading 7"/>
    <w:aliases w:val="Spare3"/>
    <w:basedOn w:val="Normal"/>
    <w:next w:val="Normal"/>
    <w:link w:val="Heading7Char1"/>
    <w:qFormat/>
    <w:rsid w:val="002C6FDA"/>
    <w:pPr>
      <w:numPr>
        <w:ilvl w:val="6"/>
        <w:numId w:val="16"/>
      </w:numPr>
      <w:spacing w:before="240" w:after="60"/>
      <w:outlineLvl w:val="6"/>
    </w:pPr>
    <w:rPr>
      <w:rFonts w:ascii="Times New Roman" w:hAnsi="Times New Roman"/>
      <w:sz w:val="24"/>
    </w:rPr>
  </w:style>
  <w:style w:type="paragraph" w:styleId="Heading8">
    <w:name w:val="heading 8"/>
    <w:aliases w:val="Spare4,(A)"/>
    <w:basedOn w:val="Normal"/>
    <w:next w:val="Normal"/>
    <w:link w:val="Heading8Char1"/>
    <w:qFormat/>
    <w:rsid w:val="002C6FDA"/>
    <w:pPr>
      <w:numPr>
        <w:ilvl w:val="7"/>
        <w:numId w:val="16"/>
      </w:numPr>
      <w:spacing w:before="240" w:after="60"/>
      <w:outlineLvl w:val="7"/>
    </w:pPr>
    <w:rPr>
      <w:rFonts w:ascii="Times New Roman" w:hAnsi="Times New Roman"/>
      <w:i/>
      <w:iCs/>
      <w:sz w:val="24"/>
    </w:rPr>
  </w:style>
  <w:style w:type="paragraph" w:styleId="Heading9">
    <w:name w:val="heading 9"/>
    <w:aliases w:val="Spare5,HAPPY"/>
    <w:basedOn w:val="Normal"/>
    <w:next w:val="Normal"/>
    <w:link w:val="Heading9Char1"/>
    <w:qFormat/>
    <w:rsid w:val="002C6FDA"/>
    <w:pPr>
      <w:numPr>
        <w:ilvl w:val="8"/>
        <w:numId w:val="9"/>
      </w:numPr>
      <w:tabs>
        <w:tab w:val="clear" w:pos="6480"/>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2F0B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0BEF"/>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
    <w:locked/>
    <w:rsid w:val="002C6FDA"/>
    <w:rPr>
      <w:rFonts w:eastAsia="Times New Roman"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2F0BEF"/>
    <w:rPr>
      <w:rFonts w:ascii="Cambria" w:eastAsia="Times New Roman" w:hAnsi="Cambria"/>
      <w:b/>
      <w:bCs/>
      <w:color w:val="4F81BD"/>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2C6FDA"/>
    <w:rPr>
      <w:rFonts w:ascii="Times New Roman" w:eastAsia="Times New Roman" w:hAnsi="Times New Roman"/>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2C6FDA"/>
    <w:rPr>
      <w:rFonts w:ascii="Times New Roman" w:eastAsia="Times New Roman" w:hAnsi="Times New Roman"/>
      <w:b/>
      <w:bCs/>
      <w:iCs/>
      <w:szCs w:val="24"/>
    </w:rPr>
  </w:style>
  <w:style w:type="character" w:customStyle="1" w:styleId="Heading5Char1">
    <w:name w:val="Heading 5 Char1"/>
    <w:aliases w:val="Para5 Char,5 sub-bullet Char,sb Char,4 Char,Spare1 Char,Level 3 - (i) Char,(i) Char,(i)1 Char,Level 3 - (i)1 Char"/>
    <w:link w:val="Heading5"/>
    <w:locked/>
    <w:rsid w:val="002C6FDA"/>
    <w:rPr>
      <w:rFonts w:eastAsia="Times New Roman"/>
      <w:b/>
      <w:bCs/>
      <w:iCs/>
      <w:szCs w:val="26"/>
    </w:rPr>
  </w:style>
  <w:style w:type="character" w:customStyle="1" w:styleId="Heading6Char1">
    <w:name w:val="Heading 6 Char1"/>
    <w:aliases w:val="sub-dash Char,sd Char,5 Char,Spare2 Char,A. Char,Heading 6 (a) Char"/>
    <w:link w:val="Heading6"/>
    <w:locked/>
    <w:rsid w:val="002C6FDA"/>
    <w:rPr>
      <w:rFonts w:ascii="Times New Roman" w:eastAsia="Times New Roman" w:hAnsi="Times New Roman"/>
      <w:b/>
      <w:bCs/>
      <w:sz w:val="22"/>
      <w:szCs w:val="24"/>
    </w:rPr>
  </w:style>
  <w:style w:type="character" w:customStyle="1" w:styleId="Heading7Char1">
    <w:name w:val="Heading 7 Char1"/>
    <w:aliases w:val="Spare3 Char"/>
    <w:link w:val="Heading7"/>
    <w:locked/>
    <w:rsid w:val="002C6FDA"/>
    <w:rPr>
      <w:rFonts w:ascii="Times New Roman" w:eastAsia="Times New Roman" w:hAnsi="Times New Roman"/>
      <w:sz w:val="24"/>
      <w:szCs w:val="24"/>
    </w:rPr>
  </w:style>
  <w:style w:type="character" w:customStyle="1" w:styleId="Heading8Char1">
    <w:name w:val="Heading 8 Char1"/>
    <w:aliases w:val="Spare4 Char,(A) Char"/>
    <w:link w:val="Heading8"/>
    <w:locked/>
    <w:rsid w:val="002C6FDA"/>
    <w:rPr>
      <w:rFonts w:ascii="Times New Roman" w:eastAsia="Times New Roman" w:hAnsi="Times New Roman"/>
      <w:i/>
      <w:iCs/>
      <w:sz w:val="24"/>
      <w:szCs w:val="24"/>
    </w:rPr>
  </w:style>
  <w:style w:type="character" w:customStyle="1" w:styleId="Heading9Char1">
    <w:name w:val="Heading 9 Char1"/>
    <w:aliases w:val="Spare5 Char,HAPPY Char"/>
    <w:link w:val="Heading9"/>
    <w:locked/>
    <w:rsid w:val="002C6FDA"/>
    <w:rPr>
      <w:rFonts w:eastAsia="Times New Roman" w:cs="Arial"/>
      <w:sz w:val="22"/>
      <w:szCs w:val="24"/>
    </w:rPr>
  </w:style>
  <w:style w:type="paragraph" w:customStyle="1" w:styleId="TextLevel3">
    <w:name w:val="Text Level 3"/>
    <w:pPr>
      <w:numPr>
        <w:ilvl w:val="4"/>
        <w:numId w:val="4"/>
      </w:numPr>
      <w:spacing w:after="120"/>
      <w:jc w:val="both"/>
    </w:pPr>
    <w:rPr>
      <w:lang w:eastAsia="en-US"/>
    </w:rPr>
  </w:style>
  <w:style w:type="paragraph" w:customStyle="1" w:styleId="TextLevel4">
    <w:name w:val="Text Level 4"/>
    <w:basedOn w:val="Heading4"/>
    <w:pPr>
      <w:numPr>
        <w:ilvl w:val="5"/>
        <w:numId w:val="4"/>
      </w:numPr>
      <w:spacing w:before="0"/>
    </w:pPr>
    <w:rPr>
      <w:b w:val="0"/>
    </w:rPr>
  </w:style>
  <w:style w:type="paragraph" w:customStyle="1" w:styleId="TextLevel5">
    <w:name w:val="Text Level 5"/>
    <w:basedOn w:val="Heading5"/>
    <w:pPr>
      <w:numPr>
        <w:numId w:val="2"/>
      </w:numPr>
      <w:spacing w:before="0"/>
    </w:pPr>
    <w:rPr>
      <w:b w:val="0"/>
    </w:rPr>
  </w:style>
  <w:style w:type="paragraph" w:customStyle="1" w:styleId="Note">
    <w:name w:val="Note"/>
    <w:basedOn w:val="PlainText"/>
    <w:rPr>
      <w:rFonts w:ascii="Arial" w:hAnsi="Arial"/>
      <w:b/>
      <w:i/>
    </w:rPr>
  </w:style>
  <w:style w:type="paragraph" w:styleId="PlainText">
    <w:name w:val="Plain Text"/>
    <w:basedOn w:val="Normal"/>
    <w:rPr>
      <w:rFonts w:ascii="Courier New" w:hAnsi="Courier New"/>
    </w:rPr>
  </w:style>
  <w:style w:type="paragraph" w:customStyle="1" w:styleId="Notespara">
    <w:name w:val="Note spara"/>
    <w:basedOn w:val="PlainText"/>
    <w:pPr>
      <w:numPr>
        <w:numId w:val="1"/>
      </w:numPr>
    </w:pPr>
    <w:rPr>
      <w:rFonts w:ascii="Arial" w:hAnsi="Arial"/>
      <w:b/>
      <w:i/>
    </w:rPr>
  </w:style>
  <w:style w:type="paragraph" w:customStyle="1" w:styleId="spara">
    <w:name w:val="spara"/>
    <w:next w:val="Normal"/>
    <w:rsid w:val="00045E06"/>
    <w:pPr>
      <w:numPr>
        <w:ilvl w:val="6"/>
        <w:numId w:val="4"/>
      </w:numPr>
      <w:spacing w:after="120"/>
      <w:jc w:val="both"/>
    </w:pPr>
    <w:rPr>
      <w:noProof/>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link w:val="HeaderChar1"/>
    <w:rsid w:val="00F66F67"/>
    <w:pPr>
      <w:tabs>
        <w:tab w:val="center" w:pos="4153"/>
        <w:tab w:val="right" w:pos="8306"/>
      </w:tabs>
    </w:pPr>
  </w:style>
  <w:style w:type="character" w:customStyle="1" w:styleId="HeaderChar1">
    <w:name w:val="Header Char1"/>
    <w:link w:val="Header"/>
    <w:rsid w:val="00F66F67"/>
    <w:rPr>
      <w:szCs w:val="22"/>
      <w:lang w:eastAsia="en-US"/>
    </w:rPr>
  </w:style>
  <w:style w:type="paragraph" w:styleId="Footer">
    <w:name w:val="footer"/>
    <w:basedOn w:val="Normal"/>
    <w:link w:val="FooterChar1"/>
    <w:rsid w:val="00F66F67"/>
    <w:pPr>
      <w:tabs>
        <w:tab w:val="center" w:pos="4153"/>
        <w:tab w:val="right" w:pos="8306"/>
      </w:tabs>
    </w:pPr>
  </w:style>
  <w:style w:type="character" w:customStyle="1" w:styleId="FooterChar1">
    <w:name w:val="Footer Char1"/>
    <w:link w:val="Footer"/>
    <w:rsid w:val="00F66F67"/>
    <w:rPr>
      <w:szCs w:val="22"/>
      <w:lang w:eastAsia="en-US"/>
    </w:rPr>
  </w:style>
  <w:style w:type="character" w:styleId="PageNumber">
    <w:name w:val="page number"/>
    <w:rsid w:val="00F66F67"/>
    <w:rPr>
      <w:rFonts w:cs="Times New Roman"/>
    </w:rPr>
  </w:style>
  <w:style w:type="paragraph" w:customStyle="1" w:styleId="DIDText">
    <w:name w:val="DID Text"/>
    <w:basedOn w:val="Normal"/>
    <w:pPr>
      <w:tabs>
        <w:tab w:val="left" w:pos="1276"/>
      </w:tabs>
      <w:ind w:left="1276"/>
    </w:pPr>
  </w:style>
  <w:style w:type="paragraph" w:styleId="FootnoteText">
    <w:name w:val="footnote text"/>
    <w:basedOn w:val="Normal"/>
    <w:semiHidden/>
    <w:rsid w:val="002F0BEF"/>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pPr>
      <w:numPr>
        <w:ilvl w:val="7"/>
        <w:numId w:val="4"/>
      </w:numPr>
    </w:pPr>
    <w:rPr>
      <w:lang w:val="en-US"/>
    </w:rPr>
  </w:style>
  <w:style w:type="paragraph" w:styleId="TOC1">
    <w:name w:val="toc 1"/>
    <w:next w:val="ASDEFCONNormal"/>
    <w:autoRedefine/>
    <w:uiPriority w:val="39"/>
    <w:rsid w:val="002F0BEF"/>
    <w:pPr>
      <w:tabs>
        <w:tab w:val="right" w:leader="dot" w:pos="9016"/>
      </w:tabs>
      <w:spacing w:before="120" w:after="60"/>
      <w:ind w:left="567" w:hanging="567"/>
    </w:pPr>
    <w:rPr>
      <w:rFonts w:eastAsia="Times New Roman" w:cs="Arial"/>
      <w:b/>
      <w:noProof/>
      <w:szCs w:val="24"/>
    </w:rPr>
  </w:style>
  <w:style w:type="paragraph" w:customStyle="1" w:styleId="ASDEFCONNormal">
    <w:name w:val="ASDEFCON Normal"/>
    <w:link w:val="ASDEFCONNormalChar"/>
    <w:rsid w:val="002F0BEF"/>
    <w:pPr>
      <w:spacing w:after="120"/>
      <w:jc w:val="both"/>
    </w:pPr>
    <w:rPr>
      <w:rFonts w:eastAsia="Times New Roman"/>
      <w:color w:val="000000"/>
      <w:szCs w:val="40"/>
    </w:rPr>
  </w:style>
  <w:style w:type="character" w:customStyle="1" w:styleId="ASDEFCONNormalChar">
    <w:name w:val="ASDEFCON Normal Char"/>
    <w:link w:val="ASDEFCONNormal"/>
    <w:rsid w:val="002F0BEF"/>
    <w:rPr>
      <w:rFonts w:eastAsia="Times New Roman"/>
      <w:color w:val="000000"/>
      <w:szCs w:val="40"/>
    </w:rPr>
  </w:style>
  <w:style w:type="character" w:styleId="CommentReference">
    <w:name w:val="annotation reference"/>
    <w:semiHidden/>
    <w:rsid w:val="00F66F67"/>
    <w:rPr>
      <w:rFonts w:cs="Times New Roman"/>
      <w:sz w:val="16"/>
    </w:rPr>
  </w:style>
  <w:style w:type="paragraph" w:styleId="CommentText">
    <w:name w:val="annotation text"/>
    <w:basedOn w:val="Normal"/>
    <w:link w:val="CommentTextChar1"/>
    <w:semiHidden/>
    <w:rsid w:val="00F66F67"/>
  </w:style>
  <w:style w:type="character" w:customStyle="1" w:styleId="CommentTextChar1">
    <w:name w:val="Comment Text Char1"/>
    <w:link w:val="CommentText"/>
    <w:semiHidden/>
    <w:rsid w:val="00F66F67"/>
    <w:rPr>
      <w:szCs w:val="22"/>
      <w:lang w:eastAsia="en-US"/>
    </w:rPr>
  </w:style>
  <w:style w:type="paragraph" w:styleId="TOC2">
    <w:name w:val="toc 2"/>
    <w:next w:val="ASDEFCONNormal"/>
    <w:autoRedefine/>
    <w:uiPriority w:val="39"/>
    <w:rsid w:val="002F0BEF"/>
    <w:pPr>
      <w:spacing w:after="60"/>
      <w:ind w:left="1417" w:hanging="850"/>
    </w:pPr>
    <w:rPr>
      <w:rFonts w:eastAsia="Times New Roman" w:cs="Arial"/>
      <w:szCs w:val="24"/>
    </w:rPr>
  </w:style>
  <w:style w:type="paragraph" w:styleId="TOC3">
    <w:name w:val="toc 3"/>
    <w:basedOn w:val="Normal"/>
    <w:next w:val="Normal"/>
    <w:autoRedefine/>
    <w:rsid w:val="002F0BEF"/>
    <w:pPr>
      <w:spacing w:after="100"/>
      <w:ind w:left="400"/>
    </w:pPr>
  </w:style>
  <w:style w:type="paragraph" w:customStyle="1" w:styleId="TextLevel6">
    <w:name w:val="Text Level 6"/>
    <w:basedOn w:val="Heading6"/>
    <w:rPr>
      <w:b w:val="0"/>
    </w:rPr>
  </w:style>
  <w:style w:type="paragraph" w:styleId="Title">
    <w:name w:val="Title"/>
    <w:basedOn w:val="Normal"/>
    <w:next w:val="Normal"/>
    <w:link w:val="TitleChar"/>
    <w:qFormat/>
    <w:rsid w:val="000B5D6E"/>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styleId="TOC4">
    <w:name w:val="toc 4"/>
    <w:basedOn w:val="Normal"/>
    <w:next w:val="Normal"/>
    <w:autoRedefine/>
    <w:rsid w:val="002F0BEF"/>
    <w:pPr>
      <w:spacing w:after="100"/>
      <w:ind w:left="600"/>
    </w:pPr>
  </w:style>
  <w:style w:type="paragraph" w:styleId="TOC5">
    <w:name w:val="toc 5"/>
    <w:basedOn w:val="Normal"/>
    <w:next w:val="Normal"/>
    <w:autoRedefine/>
    <w:rsid w:val="002F0BEF"/>
    <w:pPr>
      <w:spacing w:after="100"/>
      <w:ind w:left="800"/>
    </w:pPr>
  </w:style>
  <w:style w:type="paragraph" w:styleId="TOC6">
    <w:name w:val="toc 6"/>
    <w:basedOn w:val="Normal"/>
    <w:next w:val="Normal"/>
    <w:autoRedefine/>
    <w:rsid w:val="002F0BEF"/>
    <w:pPr>
      <w:spacing w:after="100"/>
      <w:ind w:left="1000"/>
    </w:pPr>
  </w:style>
  <w:style w:type="paragraph" w:styleId="TOC7">
    <w:name w:val="toc 7"/>
    <w:basedOn w:val="Normal"/>
    <w:next w:val="Normal"/>
    <w:autoRedefine/>
    <w:rsid w:val="002F0BEF"/>
    <w:pPr>
      <w:spacing w:after="100"/>
      <w:ind w:left="1200"/>
    </w:pPr>
  </w:style>
  <w:style w:type="paragraph" w:styleId="TOC8">
    <w:name w:val="toc 8"/>
    <w:basedOn w:val="Normal"/>
    <w:next w:val="Normal"/>
    <w:autoRedefine/>
    <w:rsid w:val="002F0BEF"/>
    <w:pPr>
      <w:spacing w:after="100"/>
      <w:ind w:left="1400"/>
    </w:pPr>
  </w:style>
  <w:style w:type="paragraph" w:styleId="TOC9">
    <w:name w:val="toc 9"/>
    <w:basedOn w:val="Normal"/>
    <w:next w:val="Normal"/>
    <w:autoRedefine/>
    <w:rsid w:val="002F0BEF"/>
    <w:pPr>
      <w:spacing w:after="100"/>
      <w:ind w:left="1600"/>
    </w:pPr>
  </w:style>
  <w:style w:type="paragraph" w:customStyle="1" w:styleId="Docinfo">
    <w:name w:val="Docinfo"/>
    <w:basedOn w:val="Footer"/>
    <w:pPr>
      <w:tabs>
        <w:tab w:val="clear" w:pos="4153"/>
        <w:tab w:val="clear" w:pos="8306"/>
        <w:tab w:val="center" w:pos="4536"/>
        <w:tab w:val="right" w:pos="9072"/>
      </w:tabs>
      <w:ind w:right="-23"/>
    </w:pPr>
    <w:rPr>
      <w:sz w:val="16"/>
    </w:rPr>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character" w:styleId="Hyperlink">
    <w:name w:val="Hyperlink"/>
    <w:uiPriority w:val="99"/>
    <w:unhideWhenUsed/>
    <w:rsid w:val="002F0BEF"/>
    <w:rPr>
      <w:color w:val="0000FF"/>
      <w:u w:val="single"/>
    </w:rPr>
  </w:style>
  <w:style w:type="paragraph" w:customStyle="1" w:styleId="Indent">
    <w:name w:val="Indent"/>
    <w:basedOn w:val="Normal"/>
    <w:pPr>
      <w:tabs>
        <w:tab w:val="left" w:pos="1701"/>
      </w:tabs>
      <w:ind w:left="1701"/>
    </w:pPr>
  </w:style>
  <w:style w:type="paragraph" w:styleId="List2">
    <w:name w:val="List 2"/>
    <w:basedOn w:val="Normal"/>
    <w:pPr>
      <w:numPr>
        <w:numId w:val="3"/>
      </w:numPr>
      <w:tabs>
        <w:tab w:val="clear" w:pos="1069"/>
      </w:tabs>
      <w:ind w:left="2127" w:hanging="709"/>
    </w:pPr>
    <w:rPr>
      <w:rFonts w:ascii="Times New Roman" w:hAnsi="Times New Roman"/>
      <w:sz w:val="24"/>
    </w:rPr>
  </w:style>
  <w:style w:type="paragraph" w:styleId="BalloonText">
    <w:name w:val="Balloon Text"/>
    <w:basedOn w:val="Normal"/>
    <w:link w:val="BalloonTextChar"/>
    <w:autoRedefine/>
    <w:rsid w:val="00012816"/>
    <w:rPr>
      <w:sz w:val="18"/>
      <w:szCs w:val="20"/>
    </w:rPr>
  </w:style>
  <w:style w:type="character" w:customStyle="1" w:styleId="BalloonTextChar1">
    <w:name w:val="Balloon Text Char1"/>
    <w:semiHidden/>
    <w:rsid w:val="00F66F67"/>
    <w:rPr>
      <w:rFonts w:ascii="Tahoma" w:hAnsi="Tahoma" w:cs="Tahoma"/>
      <w:sz w:val="16"/>
      <w:szCs w:val="16"/>
      <w:lang w:eastAsia="en-US"/>
    </w:rPr>
  </w:style>
  <w:style w:type="paragraph" w:customStyle="1" w:styleId="spara2">
    <w:name w:val="spara2"/>
    <w:basedOn w:val="Indent"/>
    <w:rsid w:val="00F04FA7"/>
    <w:pPr>
      <w:numPr>
        <w:numId w:val="5"/>
      </w:numPr>
    </w:pPr>
  </w:style>
  <w:style w:type="paragraph" w:customStyle="1" w:styleId="Options">
    <w:name w:val="Options"/>
    <w:basedOn w:val="Normal"/>
    <w:next w:val="Normal"/>
    <w:rsid w:val="00F66F67"/>
    <w:pPr>
      <w:widowControl w:val="0"/>
    </w:pPr>
    <w:rPr>
      <w:b/>
      <w:i/>
    </w:rPr>
  </w:style>
  <w:style w:type="paragraph" w:customStyle="1" w:styleId="AttachmentHeading">
    <w:name w:val="Attachment Heading"/>
    <w:basedOn w:val="Normal"/>
    <w:pPr>
      <w:jc w:val="center"/>
    </w:pPr>
    <w:rPr>
      <w:lang w:val="en-US"/>
    </w:rPr>
  </w:style>
  <w:style w:type="paragraph" w:customStyle="1" w:styleId="Notetodrafters">
    <w:name w:val="Note to drafters"/>
    <w:basedOn w:val="Normal"/>
    <w:next w:val="Normal"/>
    <w:rsid w:val="00045E06"/>
    <w:pPr>
      <w:shd w:val="clear" w:color="auto" w:fill="000000"/>
      <w:tabs>
        <w:tab w:val="num" w:pos="0"/>
      </w:tabs>
    </w:pPr>
    <w:rPr>
      <w:b/>
      <w:i/>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Pr>
      <w:b/>
      <w:i/>
      <w:lang w:val="en-US"/>
    </w:rPr>
  </w:style>
  <w:style w:type="paragraph" w:customStyle="1" w:styleId="ssspara">
    <w:name w:val="ssspara"/>
    <w:basedOn w:val="Normal"/>
    <w:pPr>
      <w:numPr>
        <w:ilvl w:val="8"/>
        <w:numId w:val="4"/>
      </w:numPr>
    </w:pPr>
  </w:style>
  <w:style w:type="paragraph" w:customStyle="1" w:styleId="textlevel2">
    <w:name w:val="text level 2"/>
    <w:next w:val="Normal"/>
    <w:pPr>
      <w:numPr>
        <w:ilvl w:val="2"/>
        <w:numId w:val="4"/>
      </w:numPr>
      <w:spacing w:after="120"/>
      <w:jc w:val="both"/>
    </w:pPr>
    <w:rPr>
      <w:rFonts w:cs="Arial"/>
      <w:lang w:eastAsia="en-US"/>
    </w:rPr>
  </w:style>
  <w:style w:type="paragraph" w:customStyle="1" w:styleId="TitleChapter">
    <w:name w:val="TitleChapter"/>
    <w:next w:val="Normal"/>
    <w:pPr>
      <w:spacing w:before="240"/>
      <w:jc w:val="center"/>
    </w:pPr>
    <w:rPr>
      <w:b/>
      <w:caps/>
      <w:noProof/>
      <w:lang w:eastAsia="en-US"/>
    </w:rPr>
  </w:style>
  <w:style w:type="paragraph" w:customStyle="1" w:styleId="heading">
    <w:name w:val="heading"/>
    <w:rsid w:val="005B6E14"/>
    <w:pPr>
      <w:spacing w:before="240" w:after="120"/>
      <w:ind w:left="1701" w:hanging="1701"/>
    </w:pPr>
    <w:rPr>
      <w:b/>
      <w:noProof/>
    </w:rPr>
  </w:style>
  <w:style w:type="paragraph" w:customStyle="1" w:styleId="TextManualNumber">
    <w:name w:val="Text Manual Number"/>
    <w:basedOn w:val="Normal"/>
    <w:rsid w:val="00596F70"/>
    <w:pPr>
      <w:ind w:left="907" w:hanging="907"/>
    </w:pPr>
  </w:style>
  <w:style w:type="table" w:styleId="TableGrid">
    <w:name w:val="Table Grid"/>
    <w:basedOn w:val="TableNormal"/>
    <w:rsid w:val="000076E7"/>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0076E7"/>
  </w:style>
  <w:style w:type="character" w:customStyle="1" w:styleId="BodyTextChar1">
    <w:name w:val="Body Text Char1"/>
    <w:link w:val="BodyText"/>
    <w:locked/>
    <w:rsid w:val="00F66F67"/>
    <w:rPr>
      <w:rFonts w:ascii="Arial" w:eastAsia="Calibri" w:hAnsi="Arial"/>
      <w:szCs w:val="22"/>
      <w:lang w:val="en-AU" w:eastAsia="en-US" w:bidi="ar-SA"/>
    </w:rPr>
  </w:style>
  <w:style w:type="paragraph" w:customStyle="1" w:styleId="Style1">
    <w:name w:val="Style1"/>
    <w:basedOn w:val="Heading4"/>
    <w:rsid w:val="000076E7"/>
    <w:rPr>
      <w:b w:val="0"/>
    </w:rPr>
  </w:style>
  <w:style w:type="paragraph" w:styleId="EndnoteText">
    <w:name w:val="endnote text"/>
    <w:basedOn w:val="Normal"/>
    <w:link w:val="EndnoteTextChar1"/>
    <w:semiHidden/>
    <w:rsid w:val="000076E7"/>
    <w:rPr>
      <w:szCs w:val="20"/>
    </w:rPr>
  </w:style>
  <w:style w:type="character" w:customStyle="1" w:styleId="EndnoteTextChar1">
    <w:name w:val="Endnote Text Char1"/>
    <w:link w:val="EndnoteText"/>
    <w:semiHidden/>
    <w:locked/>
    <w:rsid w:val="00F66F67"/>
    <w:rPr>
      <w:rFonts w:ascii="Arial" w:eastAsia="Calibri" w:hAnsi="Arial"/>
      <w:lang w:val="en-AU" w:eastAsia="en-US" w:bidi="ar-SA"/>
    </w:rPr>
  </w:style>
  <w:style w:type="character" w:customStyle="1" w:styleId="CommentTextChar">
    <w:name w:val="Comment Text Char"/>
    <w:semiHidden/>
    <w:rsid w:val="00F66F67"/>
    <w:rPr>
      <w:rFonts w:ascii="Arial" w:hAnsi="Arial" w:cs="Times New Roman"/>
      <w:lang w:val="x-none" w:eastAsia="en-US"/>
    </w:rPr>
  </w:style>
  <w:style w:type="paragraph" w:styleId="CommentSubject">
    <w:name w:val="annotation subject"/>
    <w:basedOn w:val="CommentText"/>
    <w:next w:val="CommentText"/>
    <w:link w:val="CommentSubjectChar1"/>
    <w:rsid w:val="00F66F67"/>
    <w:rPr>
      <w:b/>
      <w:bCs/>
    </w:rPr>
  </w:style>
  <w:style w:type="character" w:customStyle="1" w:styleId="CommentSubjectChar1">
    <w:name w:val="Comment Subject Char1"/>
    <w:link w:val="CommentSubject"/>
    <w:rsid w:val="00F66F67"/>
    <w:rPr>
      <w:b/>
      <w:bCs/>
      <w:szCs w:val="22"/>
      <w:lang w:eastAsia="en-US"/>
    </w:rPr>
  </w:style>
  <w:style w:type="character" w:customStyle="1" w:styleId="CommentSubjectChar">
    <w:name w:val="Comment Subject Char"/>
    <w:rsid w:val="00F66F67"/>
    <w:rPr>
      <w:rFonts w:ascii="Arial" w:hAnsi="Arial" w:cs="Times New Roman"/>
      <w:b/>
      <w:bCs/>
      <w:lang w:val="x-none" w:eastAsia="en-US"/>
    </w:rPr>
  </w:style>
  <w:style w:type="paragraph" w:styleId="Revision">
    <w:name w:val="Revision"/>
    <w:hidden/>
    <w:uiPriority w:val="99"/>
    <w:semiHidden/>
    <w:rsid w:val="00EC2E0B"/>
    <w:rPr>
      <w:szCs w:val="22"/>
      <w:lang w:eastAsia="en-US"/>
    </w:rPr>
  </w:style>
  <w:style w:type="paragraph" w:customStyle="1" w:styleId="sspara2">
    <w:name w:val="sspara2"/>
    <w:basedOn w:val="spara2"/>
    <w:qFormat/>
    <w:rsid w:val="00424057"/>
    <w:pPr>
      <w:numPr>
        <w:ilvl w:val="3"/>
        <w:numId w:val="24"/>
      </w:numPr>
    </w:pPr>
  </w:style>
  <w:style w:type="paragraph" w:customStyle="1" w:styleId="NoteToDrafters0">
    <w:name w:val="Note To Drafters"/>
    <w:basedOn w:val="Normal"/>
    <w:next w:val="Normal"/>
    <w:autoRedefine/>
    <w:semiHidden/>
    <w:rsid w:val="00F66F67"/>
    <w:pPr>
      <w:keepNext/>
      <w:shd w:val="clear" w:color="auto" w:fill="000000"/>
      <w:spacing w:before="120"/>
    </w:pPr>
    <w:rPr>
      <w:b/>
      <w:i/>
    </w:rPr>
  </w:style>
  <w:style w:type="paragraph" w:customStyle="1" w:styleId="NotetoTenderers0">
    <w:name w:val="Note to Tenderers"/>
    <w:basedOn w:val="Normal"/>
    <w:next w:val="Normal"/>
    <w:semiHidden/>
    <w:rsid w:val="00F66F67"/>
    <w:pPr>
      <w:shd w:val="pct15" w:color="auto" w:fill="FFFFFF"/>
      <w:spacing w:before="120"/>
    </w:pPr>
    <w:rPr>
      <w:b/>
      <w:i/>
    </w:rPr>
  </w:style>
  <w:style w:type="paragraph" w:customStyle="1" w:styleId="subpara">
    <w:name w:val="sub para"/>
    <w:basedOn w:val="Normal"/>
    <w:semiHidden/>
    <w:rsid w:val="00F66F67"/>
    <w:pPr>
      <w:tabs>
        <w:tab w:val="num" w:pos="1134"/>
        <w:tab w:val="left" w:pos="1418"/>
      </w:tabs>
      <w:ind w:left="1134" w:hanging="567"/>
    </w:pPr>
  </w:style>
  <w:style w:type="paragraph" w:customStyle="1" w:styleId="subsubpara">
    <w:name w:val="sub sub para"/>
    <w:basedOn w:val="Normal"/>
    <w:autoRedefine/>
    <w:semiHidden/>
    <w:rsid w:val="00F66F67"/>
    <w:pPr>
      <w:tabs>
        <w:tab w:val="left" w:pos="1985"/>
        <w:tab w:val="num" w:pos="2138"/>
      </w:tabs>
      <w:ind w:left="1985" w:hanging="567"/>
    </w:pPr>
  </w:style>
  <w:style w:type="paragraph" w:customStyle="1" w:styleId="TitleCase">
    <w:name w:val="Title Case"/>
    <w:basedOn w:val="Normal"/>
    <w:next w:val="Normal"/>
    <w:semiHidden/>
    <w:rsid w:val="00F66F67"/>
    <w:rPr>
      <w:b/>
      <w:caps/>
    </w:rPr>
  </w:style>
  <w:style w:type="paragraph" w:customStyle="1" w:styleId="Recitals">
    <w:name w:val="Recitals"/>
    <w:basedOn w:val="Normal"/>
    <w:semiHidden/>
    <w:rsid w:val="00F66F67"/>
    <w:pPr>
      <w:tabs>
        <w:tab w:val="left" w:pos="851"/>
        <w:tab w:val="num" w:pos="1134"/>
      </w:tabs>
    </w:pPr>
  </w:style>
  <w:style w:type="paragraph" w:customStyle="1" w:styleId="NormalIndent1">
    <w:name w:val="Normal Indent1"/>
    <w:basedOn w:val="Normal"/>
    <w:autoRedefine/>
    <w:semiHidden/>
    <w:rsid w:val="00F66F67"/>
    <w:pPr>
      <w:keepNext/>
      <w:ind w:left="851"/>
    </w:pPr>
  </w:style>
  <w:style w:type="paragraph" w:customStyle="1" w:styleId="TablePara">
    <w:name w:val="Table Para"/>
    <w:autoRedefine/>
    <w:semiHidden/>
    <w:rsid w:val="00F66F67"/>
    <w:pPr>
      <w:numPr>
        <w:numId w:val="28"/>
      </w:numPr>
      <w:spacing w:before="120" w:after="120"/>
      <w:jc w:val="both"/>
    </w:pPr>
    <w:rPr>
      <w:rFonts w:eastAsia="Times New Roman"/>
      <w:noProof/>
      <w:lang w:val="en-US" w:eastAsia="en-US"/>
    </w:rPr>
  </w:style>
  <w:style w:type="paragraph" w:customStyle="1" w:styleId="TableStyle">
    <w:name w:val="Table Style"/>
    <w:basedOn w:val="Normal"/>
    <w:autoRedefine/>
    <w:semiHidden/>
    <w:rsid w:val="00F66F67"/>
  </w:style>
  <w:style w:type="paragraph" w:customStyle="1" w:styleId="TableSubpara">
    <w:name w:val="Table Subpara"/>
    <w:autoRedefine/>
    <w:semiHidden/>
    <w:rsid w:val="00F66F67"/>
    <w:pPr>
      <w:spacing w:before="120" w:after="120"/>
      <w:ind w:left="568" w:hanging="568"/>
      <w:jc w:val="both"/>
    </w:pPr>
    <w:rPr>
      <w:rFonts w:eastAsia="Times New Roman"/>
      <w:noProof/>
      <w:lang w:val="en-US" w:eastAsia="en-US"/>
    </w:rPr>
  </w:style>
  <w:style w:type="paragraph" w:customStyle="1" w:styleId="Indentlist">
    <w:name w:val="Indent list"/>
    <w:basedOn w:val="Normal"/>
    <w:rsid w:val="00F66F67"/>
    <w:pPr>
      <w:numPr>
        <w:numId w:val="29"/>
      </w:numPr>
      <w:tabs>
        <w:tab w:val="left" w:pos="1701"/>
      </w:tabs>
    </w:pPr>
  </w:style>
  <w:style w:type="paragraph" w:customStyle="1" w:styleId="Level11fo">
    <w:name w:val="Level 1.1fo"/>
    <w:basedOn w:val="Normal"/>
    <w:rsid w:val="00F66F67"/>
    <w:pPr>
      <w:spacing w:before="200" w:after="0" w:line="240" w:lineRule="atLeast"/>
      <w:ind w:left="720"/>
    </w:pPr>
    <w:rPr>
      <w:rFonts w:eastAsia="SimSun"/>
      <w:szCs w:val="20"/>
      <w:lang w:eastAsia="zh-CN"/>
    </w:rPr>
  </w:style>
  <w:style w:type="character" w:customStyle="1" w:styleId="ArialBold10">
    <w:name w:val="ArialBold10"/>
    <w:rsid w:val="00F66F67"/>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0B5D6E"/>
    <w:rPr>
      <w:rFonts w:eastAsia="Times New Roman" w:cs="Arial"/>
      <w:b/>
      <w:bCs/>
      <w:kern w:val="32"/>
      <w:sz w:val="32"/>
      <w:szCs w:val="32"/>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0B5D6E"/>
    <w:rPr>
      <w:rFonts w:eastAsia="Times New Roman"/>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locked/>
    <w:rsid w:val="000B5D6E"/>
    <w:rPr>
      <w:rFonts w:eastAsia="Times New Roman"/>
      <w:b/>
      <w:bCs/>
      <w:i/>
      <w:iCs/>
      <w:szCs w:val="24"/>
    </w:rPr>
  </w:style>
  <w:style w:type="character" w:customStyle="1" w:styleId="Heading5Char">
    <w:name w:val="Heading 5 Char"/>
    <w:semiHidden/>
    <w:locked/>
    <w:rsid w:val="002C6FDA"/>
    <w:rPr>
      <w:rFonts w:ascii="Calibri" w:eastAsia="Times New Roman" w:hAnsi="Calibri" w:cs="Times New Roman"/>
      <w:b/>
      <w:bCs/>
      <w:i/>
      <w:iCs/>
      <w:sz w:val="26"/>
      <w:szCs w:val="26"/>
    </w:rPr>
  </w:style>
  <w:style w:type="character" w:customStyle="1" w:styleId="Heading6Char">
    <w:name w:val="Heading 6 Char"/>
    <w:semiHidden/>
    <w:locked/>
    <w:rsid w:val="002C6FDA"/>
    <w:rPr>
      <w:rFonts w:ascii="Calibri" w:eastAsia="Times New Roman" w:hAnsi="Calibri" w:cs="Times New Roman"/>
      <w:b/>
      <w:bCs/>
      <w:sz w:val="22"/>
      <w:szCs w:val="22"/>
    </w:rPr>
  </w:style>
  <w:style w:type="character" w:customStyle="1" w:styleId="Heading7Char">
    <w:name w:val="Heading 7 Char"/>
    <w:semiHidden/>
    <w:locked/>
    <w:rsid w:val="002C6FDA"/>
    <w:rPr>
      <w:rFonts w:ascii="Calibri" w:eastAsia="Times New Roman" w:hAnsi="Calibri" w:cs="Times New Roman"/>
      <w:sz w:val="24"/>
      <w:szCs w:val="24"/>
    </w:rPr>
  </w:style>
  <w:style w:type="character" w:customStyle="1" w:styleId="Heading8Char">
    <w:name w:val="Heading 8 Char"/>
    <w:semiHidden/>
    <w:locked/>
    <w:rsid w:val="002C6FDA"/>
    <w:rPr>
      <w:rFonts w:ascii="Calibri" w:eastAsia="Times New Roman" w:hAnsi="Calibri" w:cs="Times New Roman"/>
      <w:i/>
      <w:iCs/>
      <w:sz w:val="24"/>
      <w:szCs w:val="24"/>
    </w:rPr>
  </w:style>
  <w:style w:type="character" w:customStyle="1" w:styleId="Heading9Char">
    <w:name w:val="Heading 9 Char"/>
    <w:semiHidden/>
    <w:locked/>
    <w:rsid w:val="002C6FDA"/>
    <w:rPr>
      <w:rFonts w:ascii="Cambria" w:eastAsia="Times New Roman" w:hAnsi="Cambria" w:cs="Times New Roman"/>
      <w:sz w:val="22"/>
      <w:szCs w:val="22"/>
    </w:rPr>
  </w:style>
  <w:style w:type="character" w:customStyle="1" w:styleId="HeaderChar">
    <w:name w:val="Header Char"/>
    <w:semiHidden/>
    <w:locked/>
    <w:rsid w:val="00F66F67"/>
    <w:rPr>
      <w:rFonts w:ascii="Arial" w:hAnsi="Arial" w:cs="Times New Roman"/>
      <w:sz w:val="22"/>
      <w:szCs w:val="22"/>
      <w:lang w:val="x-none" w:eastAsia="en-US"/>
    </w:rPr>
  </w:style>
  <w:style w:type="character" w:customStyle="1" w:styleId="FooterChar">
    <w:name w:val="Footer Char"/>
    <w:semiHidden/>
    <w:locked/>
    <w:rsid w:val="00F66F67"/>
    <w:rPr>
      <w:rFonts w:ascii="Arial" w:hAnsi="Arial" w:cs="Times New Roman"/>
      <w:sz w:val="22"/>
      <w:szCs w:val="22"/>
      <w:lang w:val="x-none" w:eastAsia="en-US"/>
    </w:rPr>
  </w:style>
  <w:style w:type="character" w:customStyle="1" w:styleId="BalloonTextChar">
    <w:name w:val="Balloon Text Char"/>
    <w:link w:val="BalloonText"/>
    <w:locked/>
    <w:rsid w:val="00012816"/>
    <w:rPr>
      <w:rFonts w:eastAsia="Times New Roman"/>
      <w:sz w:val="18"/>
    </w:rPr>
  </w:style>
  <w:style w:type="character" w:customStyle="1" w:styleId="BodyTextChar">
    <w:name w:val="Body Text Char"/>
    <w:semiHidden/>
    <w:locked/>
    <w:rsid w:val="00F66F67"/>
    <w:rPr>
      <w:rFonts w:ascii="Arial" w:hAnsi="Arial" w:cs="Times New Roman"/>
      <w:sz w:val="22"/>
      <w:szCs w:val="22"/>
      <w:lang w:val="x-none" w:eastAsia="en-US"/>
    </w:rPr>
  </w:style>
  <w:style w:type="character" w:customStyle="1" w:styleId="EndnoteTextChar">
    <w:name w:val="Endnote Text Char"/>
    <w:semiHidden/>
    <w:locked/>
    <w:rsid w:val="00F66F67"/>
    <w:rPr>
      <w:rFonts w:ascii="Arial" w:hAnsi="Arial" w:cs="Times New Roman"/>
      <w:lang w:val="x-none" w:eastAsia="en-US"/>
    </w:rPr>
  </w:style>
  <w:style w:type="character" w:customStyle="1" w:styleId="SC430">
    <w:name w:val="SC430"/>
    <w:rsid w:val="00F66F67"/>
    <w:rPr>
      <w:rFonts w:cs="Arial"/>
      <w:color w:val="000000"/>
      <w:sz w:val="20"/>
      <w:szCs w:val="20"/>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2C6FDA"/>
    <w:rPr>
      <w:rFonts w:ascii="Times New Roman" w:eastAsia="Times New Roman" w:hAnsi="Times New Roman"/>
      <w:b/>
      <w:bCs/>
      <w:sz w:val="26"/>
      <w:szCs w:val="26"/>
    </w:rPr>
  </w:style>
  <w:style w:type="character" w:styleId="FollowedHyperlink">
    <w:name w:val="FollowedHyperlink"/>
    <w:rsid w:val="00F66F67"/>
    <w:rPr>
      <w:rFonts w:cs="Times New Roman"/>
      <w:color w:val="800080"/>
      <w:u w:val="single"/>
    </w:rPr>
  </w:style>
  <w:style w:type="character" w:styleId="Emphasis">
    <w:name w:val="Emphasis"/>
    <w:qFormat/>
    <w:rsid w:val="002C6FDA"/>
    <w:rPr>
      <w:i/>
      <w:iCs/>
    </w:rPr>
  </w:style>
  <w:style w:type="paragraph" w:customStyle="1" w:styleId="COTCOCLV2-ASDEFCON">
    <w:name w:val="COT/COC LV2 - ASDEFCON"/>
    <w:basedOn w:val="ASDEFCONNormal"/>
    <w:next w:val="COTCOCLV3-ASDEFCON"/>
    <w:rsid w:val="002F0BEF"/>
    <w:pPr>
      <w:keepNext/>
      <w:keepLines/>
      <w:numPr>
        <w:ilvl w:val="1"/>
        <w:numId w:val="30"/>
      </w:numPr>
      <w:pBdr>
        <w:bottom w:val="single" w:sz="4" w:space="1" w:color="auto"/>
      </w:pBdr>
    </w:pPr>
    <w:rPr>
      <w:b/>
    </w:rPr>
  </w:style>
  <w:style w:type="paragraph" w:customStyle="1" w:styleId="COTCOCLV3-ASDEFCON">
    <w:name w:val="COT/COC LV3 - ASDEFCON"/>
    <w:basedOn w:val="ASDEFCONNormal"/>
    <w:rsid w:val="002F0BEF"/>
    <w:pPr>
      <w:numPr>
        <w:ilvl w:val="2"/>
        <w:numId w:val="30"/>
      </w:numPr>
    </w:pPr>
  </w:style>
  <w:style w:type="paragraph" w:customStyle="1" w:styleId="COTCOCLV1-ASDEFCON">
    <w:name w:val="COT/COC LV1 - ASDEFCON"/>
    <w:basedOn w:val="ASDEFCONNormal"/>
    <w:next w:val="COTCOCLV2-ASDEFCON"/>
    <w:rsid w:val="002F0BEF"/>
    <w:pPr>
      <w:keepNext/>
      <w:keepLines/>
      <w:numPr>
        <w:numId w:val="30"/>
      </w:numPr>
      <w:spacing w:before="240"/>
    </w:pPr>
    <w:rPr>
      <w:b/>
      <w:caps/>
    </w:rPr>
  </w:style>
  <w:style w:type="paragraph" w:customStyle="1" w:styleId="COTCOCLV4-ASDEFCON">
    <w:name w:val="COT/COC LV4 - ASDEFCON"/>
    <w:basedOn w:val="ASDEFCONNormal"/>
    <w:rsid w:val="002F0BEF"/>
    <w:pPr>
      <w:numPr>
        <w:ilvl w:val="3"/>
        <w:numId w:val="30"/>
      </w:numPr>
    </w:pPr>
  </w:style>
  <w:style w:type="paragraph" w:customStyle="1" w:styleId="COTCOCLV5-ASDEFCON">
    <w:name w:val="COT/COC LV5 - ASDEFCON"/>
    <w:basedOn w:val="ASDEFCONNormal"/>
    <w:rsid w:val="002F0BEF"/>
    <w:pPr>
      <w:numPr>
        <w:ilvl w:val="4"/>
        <w:numId w:val="30"/>
      </w:numPr>
    </w:pPr>
  </w:style>
  <w:style w:type="paragraph" w:customStyle="1" w:styleId="COTCOCLV6-ASDEFCON">
    <w:name w:val="COT/COC LV6 - ASDEFCON"/>
    <w:basedOn w:val="ASDEFCONNormal"/>
    <w:rsid w:val="002F0BEF"/>
    <w:pPr>
      <w:keepLines/>
      <w:numPr>
        <w:ilvl w:val="5"/>
        <w:numId w:val="30"/>
      </w:numPr>
    </w:pPr>
  </w:style>
  <w:style w:type="paragraph" w:customStyle="1" w:styleId="ASDEFCONOption">
    <w:name w:val="ASDEFCON Option"/>
    <w:basedOn w:val="ASDEFCONNormal"/>
    <w:rsid w:val="002F0BEF"/>
    <w:pPr>
      <w:keepNext/>
      <w:spacing w:before="60"/>
    </w:pPr>
    <w:rPr>
      <w:b/>
      <w:i/>
      <w:szCs w:val="24"/>
    </w:rPr>
  </w:style>
  <w:style w:type="paragraph" w:customStyle="1" w:styleId="NoteToDrafters-ASDEFCON">
    <w:name w:val="Note To Drafters - ASDEFCON"/>
    <w:basedOn w:val="ASDEFCONNormal"/>
    <w:rsid w:val="002F0BEF"/>
    <w:pPr>
      <w:keepNext/>
      <w:shd w:val="clear" w:color="auto" w:fill="000000"/>
    </w:pPr>
    <w:rPr>
      <w:b/>
      <w:i/>
      <w:color w:val="FFFFFF"/>
    </w:rPr>
  </w:style>
  <w:style w:type="paragraph" w:customStyle="1" w:styleId="NoteToTenderers-ASDEFCON">
    <w:name w:val="Note To Tenderers - ASDEFCON"/>
    <w:basedOn w:val="ASDEFCONNormal"/>
    <w:rsid w:val="002F0BEF"/>
    <w:pPr>
      <w:keepNext/>
      <w:shd w:val="pct15" w:color="auto" w:fill="auto"/>
    </w:pPr>
    <w:rPr>
      <w:b/>
      <w:i/>
    </w:rPr>
  </w:style>
  <w:style w:type="paragraph" w:customStyle="1" w:styleId="ASDEFCONTitle">
    <w:name w:val="ASDEFCON Title"/>
    <w:basedOn w:val="ASDEFCONNormal"/>
    <w:rsid w:val="002F0BEF"/>
    <w:pPr>
      <w:keepLines/>
      <w:spacing w:before="240"/>
      <w:jc w:val="center"/>
    </w:pPr>
    <w:rPr>
      <w:b/>
      <w:caps/>
    </w:rPr>
  </w:style>
  <w:style w:type="paragraph" w:customStyle="1" w:styleId="ATTANNLV1-ASDEFCON">
    <w:name w:val="ATT/ANN LV1 - ASDEFCON"/>
    <w:basedOn w:val="ASDEFCONNormal"/>
    <w:next w:val="ATTANNLV2-ASDEFCON"/>
    <w:rsid w:val="002F0BEF"/>
    <w:pPr>
      <w:keepNext/>
      <w:keepLines/>
      <w:numPr>
        <w:numId w:val="5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F0BEF"/>
    <w:pPr>
      <w:numPr>
        <w:ilvl w:val="1"/>
        <w:numId w:val="50"/>
      </w:numPr>
    </w:pPr>
    <w:rPr>
      <w:szCs w:val="24"/>
    </w:rPr>
  </w:style>
  <w:style w:type="character" w:customStyle="1" w:styleId="ATTANNLV2-ASDEFCONChar">
    <w:name w:val="ATT/ANN LV2 - ASDEFCON Char"/>
    <w:link w:val="ATTANNLV2-ASDEFCON"/>
    <w:rsid w:val="002F0BEF"/>
    <w:rPr>
      <w:rFonts w:eastAsia="Times New Roman"/>
      <w:color w:val="000000"/>
      <w:szCs w:val="24"/>
    </w:rPr>
  </w:style>
  <w:style w:type="paragraph" w:customStyle="1" w:styleId="ATTANNLV3-ASDEFCON">
    <w:name w:val="ATT/ANN LV3 - ASDEFCON"/>
    <w:basedOn w:val="ASDEFCONNormal"/>
    <w:rsid w:val="002F0BEF"/>
    <w:pPr>
      <w:numPr>
        <w:ilvl w:val="2"/>
        <w:numId w:val="50"/>
      </w:numPr>
    </w:pPr>
    <w:rPr>
      <w:szCs w:val="24"/>
    </w:rPr>
  </w:style>
  <w:style w:type="paragraph" w:customStyle="1" w:styleId="ATTANNLV4-ASDEFCON">
    <w:name w:val="ATT/ANN LV4 - ASDEFCON"/>
    <w:basedOn w:val="ASDEFCONNormal"/>
    <w:rsid w:val="002F0BEF"/>
    <w:pPr>
      <w:numPr>
        <w:ilvl w:val="3"/>
        <w:numId w:val="50"/>
      </w:numPr>
    </w:pPr>
    <w:rPr>
      <w:szCs w:val="24"/>
    </w:rPr>
  </w:style>
  <w:style w:type="paragraph" w:customStyle="1" w:styleId="ASDEFCONCoverTitle">
    <w:name w:val="ASDEFCON Cover Title"/>
    <w:rsid w:val="002F0BEF"/>
    <w:pPr>
      <w:jc w:val="center"/>
    </w:pPr>
    <w:rPr>
      <w:rFonts w:ascii="Georgia" w:eastAsia="Times New Roman" w:hAnsi="Georgia"/>
      <w:b/>
      <w:color w:val="000000"/>
      <w:sz w:val="100"/>
      <w:szCs w:val="24"/>
    </w:rPr>
  </w:style>
  <w:style w:type="paragraph" w:customStyle="1" w:styleId="ASDEFCONHeaderFooterLeft">
    <w:name w:val="ASDEFCON Header/Footer Left"/>
    <w:basedOn w:val="ASDEFCONNormal"/>
    <w:rsid w:val="002F0BEF"/>
    <w:pPr>
      <w:spacing w:after="0"/>
      <w:jc w:val="left"/>
    </w:pPr>
    <w:rPr>
      <w:sz w:val="16"/>
      <w:szCs w:val="24"/>
    </w:rPr>
  </w:style>
  <w:style w:type="paragraph" w:customStyle="1" w:styleId="ASDEFCONCoverPageIncorp">
    <w:name w:val="ASDEFCON Cover Page Incorp"/>
    <w:rsid w:val="002F0BEF"/>
    <w:pPr>
      <w:keepNext/>
      <w:spacing w:before="480"/>
      <w:ind w:firstLine="1701"/>
    </w:pPr>
    <w:rPr>
      <w:rFonts w:ascii="Franklin Gothic Medium" w:eastAsia="Times New Roman" w:hAnsi="Franklin Gothic Medium"/>
      <w:color w:val="000000"/>
      <w:sz w:val="52"/>
      <w:szCs w:val="40"/>
    </w:rPr>
  </w:style>
  <w:style w:type="paragraph" w:customStyle="1" w:styleId="Note-ASDEFCON">
    <w:name w:val="Note - ASDEFCON"/>
    <w:basedOn w:val="ASDEFCONNormal"/>
    <w:rsid w:val="002F0BEF"/>
    <w:rPr>
      <w:b/>
      <w:i/>
    </w:rPr>
  </w:style>
  <w:style w:type="paragraph" w:customStyle="1" w:styleId="COTCOCLV2NONUM-ASDEFCON">
    <w:name w:val="COT/COC LV2 NONUM - ASDEFCON"/>
    <w:basedOn w:val="COTCOCLV2-ASDEFCON"/>
    <w:next w:val="COTCOCLV3-ASDEFCON"/>
    <w:rsid w:val="002F0BE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F0BEF"/>
    <w:pPr>
      <w:keepNext w:val="0"/>
      <w:numPr>
        <w:numId w:val="0"/>
      </w:numPr>
      <w:ind w:left="851"/>
    </w:pPr>
    <w:rPr>
      <w:bCs/>
      <w:szCs w:val="20"/>
    </w:rPr>
  </w:style>
  <w:style w:type="paragraph" w:customStyle="1" w:styleId="COTCOCLV3NONUM-ASDEFCON">
    <w:name w:val="COT/COC LV3 NONUM - ASDEFCON"/>
    <w:basedOn w:val="COTCOCLV3-ASDEFCON"/>
    <w:next w:val="COTCOCLV3-ASDEFCON"/>
    <w:rsid w:val="002F0BEF"/>
    <w:pPr>
      <w:numPr>
        <w:ilvl w:val="0"/>
        <w:numId w:val="0"/>
      </w:numPr>
      <w:ind w:left="851"/>
    </w:pPr>
    <w:rPr>
      <w:szCs w:val="20"/>
    </w:rPr>
  </w:style>
  <w:style w:type="paragraph" w:customStyle="1" w:styleId="COTCOCLV4NONUM-ASDEFCON">
    <w:name w:val="COT/COC LV4 NONUM - ASDEFCON"/>
    <w:basedOn w:val="COTCOCLV4-ASDEFCON"/>
    <w:next w:val="COTCOCLV4-ASDEFCON"/>
    <w:rsid w:val="002F0BEF"/>
    <w:pPr>
      <w:numPr>
        <w:ilvl w:val="0"/>
        <w:numId w:val="0"/>
      </w:numPr>
      <w:ind w:left="1418"/>
    </w:pPr>
    <w:rPr>
      <w:szCs w:val="20"/>
    </w:rPr>
  </w:style>
  <w:style w:type="paragraph" w:customStyle="1" w:styleId="COTCOCLV5NONUM-ASDEFCON">
    <w:name w:val="COT/COC LV5 NONUM - ASDEFCON"/>
    <w:basedOn w:val="COTCOCLV5-ASDEFCON"/>
    <w:next w:val="COTCOCLV5-ASDEFCON"/>
    <w:rsid w:val="002F0BEF"/>
    <w:pPr>
      <w:numPr>
        <w:ilvl w:val="0"/>
        <w:numId w:val="0"/>
      </w:numPr>
      <w:ind w:left="1985"/>
    </w:pPr>
    <w:rPr>
      <w:szCs w:val="20"/>
    </w:rPr>
  </w:style>
  <w:style w:type="paragraph" w:customStyle="1" w:styleId="COTCOCLV6NONUM-ASDEFCON">
    <w:name w:val="COT/COC LV6 NONUM - ASDEFCON"/>
    <w:basedOn w:val="COTCOCLV6-ASDEFCON"/>
    <w:next w:val="COTCOCLV6-ASDEFCON"/>
    <w:rsid w:val="002F0BEF"/>
    <w:pPr>
      <w:numPr>
        <w:ilvl w:val="0"/>
        <w:numId w:val="0"/>
      </w:numPr>
      <w:ind w:left="2552"/>
    </w:pPr>
    <w:rPr>
      <w:szCs w:val="20"/>
    </w:rPr>
  </w:style>
  <w:style w:type="paragraph" w:customStyle="1" w:styleId="ATTANNLV1NONUM-ASDEFCON">
    <w:name w:val="ATT/ANN LV1 NONUM - ASDEFCON"/>
    <w:basedOn w:val="ATTANNLV1-ASDEFCON"/>
    <w:next w:val="ATTANNLV2-ASDEFCON"/>
    <w:rsid w:val="002F0BEF"/>
    <w:pPr>
      <w:numPr>
        <w:numId w:val="0"/>
      </w:numPr>
      <w:ind w:left="851"/>
    </w:pPr>
    <w:rPr>
      <w:bCs/>
      <w:szCs w:val="20"/>
    </w:rPr>
  </w:style>
  <w:style w:type="paragraph" w:customStyle="1" w:styleId="ATTANNLV2NONUM-ASDEFCON">
    <w:name w:val="ATT/ANN LV2 NONUM - ASDEFCON"/>
    <w:basedOn w:val="ATTANNLV2-ASDEFCON"/>
    <w:next w:val="ATTANNLV2-ASDEFCON"/>
    <w:rsid w:val="002F0BEF"/>
    <w:pPr>
      <w:numPr>
        <w:ilvl w:val="0"/>
        <w:numId w:val="0"/>
      </w:numPr>
      <w:ind w:left="851"/>
    </w:pPr>
    <w:rPr>
      <w:szCs w:val="20"/>
    </w:rPr>
  </w:style>
  <w:style w:type="paragraph" w:customStyle="1" w:styleId="ATTANNLV3NONUM-ASDEFCON">
    <w:name w:val="ATT/ANN LV3 NONUM - ASDEFCON"/>
    <w:basedOn w:val="ATTANNLV3-ASDEFCON"/>
    <w:next w:val="ATTANNLV3-ASDEFCON"/>
    <w:rsid w:val="002F0BEF"/>
    <w:pPr>
      <w:numPr>
        <w:ilvl w:val="0"/>
        <w:numId w:val="0"/>
      </w:numPr>
      <w:ind w:left="1418"/>
    </w:pPr>
    <w:rPr>
      <w:szCs w:val="20"/>
    </w:rPr>
  </w:style>
  <w:style w:type="paragraph" w:customStyle="1" w:styleId="ATTANNLV4NONUM-ASDEFCON">
    <w:name w:val="ATT/ANN LV4 NONUM - ASDEFCON"/>
    <w:basedOn w:val="ATTANNLV4-ASDEFCON"/>
    <w:next w:val="ATTANNLV4-ASDEFCON"/>
    <w:rsid w:val="002F0BEF"/>
    <w:pPr>
      <w:numPr>
        <w:ilvl w:val="0"/>
        <w:numId w:val="0"/>
      </w:numPr>
      <w:ind w:left="1985"/>
    </w:pPr>
    <w:rPr>
      <w:szCs w:val="20"/>
    </w:rPr>
  </w:style>
  <w:style w:type="paragraph" w:customStyle="1" w:styleId="NoteToDraftersBullets-ASDEFCON">
    <w:name w:val="Note To Drafters Bullets - ASDEFCON"/>
    <w:basedOn w:val="NoteToDrafters-ASDEFCON"/>
    <w:rsid w:val="002F0BEF"/>
    <w:pPr>
      <w:numPr>
        <w:numId w:val="32"/>
      </w:numPr>
    </w:pPr>
    <w:rPr>
      <w:bCs/>
      <w:iCs/>
      <w:szCs w:val="20"/>
    </w:rPr>
  </w:style>
  <w:style w:type="paragraph" w:customStyle="1" w:styleId="NoteToDraftersList-ASDEFCON">
    <w:name w:val="Note To Drafters List - ASDEFCON"/>
    <w:basedOn w:val="NoteToDrafters-ASDEFCON"/>
    <w:rsid w:val="002F0BEF"/>
    <w:pPr>
      <w:numPr>
        <w:numId w:val="33"/>
      </w:numPr>
    </w:pPr>
    <w:rPr>
      <w:bCs/>
      <w:iCs/>
      <w:szCs w:val="20"/>
    </w:rPr>
  </w:style>
  <w:style w:type="paragraph" w:customStyle="1" w:styleId="NoteToTenderersBullets-ASDEFCON">
    <w:name w:val="Note To Tenderers Bullets - ASDEFCON"/>
    <w:basedOn w:val="NoteToTenderers-ASDEFCON"/>
    <w:rsid w:val="002F0BEF"/>
    <w:pPr>
      <w:numPr>
        <w:numId w:val="34"/>
      </w:numPr>
    </w:pPr>
    <w:rPr>
      <w:bCs/>
      <w:iCs/>
      <w:szCs w:val="20"/>
    </w:rPr>
  </w:style>
  <w:style w:type="paragraph" w:customStyle="1" w:styleId="NoteToTenderersList-ASDEFCON">
    <w:name w:val="Note To Tenderers List - ASDEFCON"/>
    <w:basedOn w:val="NoteToTenderers-ASDEFCON"/>
    <w:rsid w:val="002F0BEF"/>
    <w:pPr>
      <w:numPr>
        <w:numId w:val="35"/>
      </w:numPr>
    </w:pPr>
    <w:rPr>
      <w:bCs/>
      <w:iCs/>
      <w:szCs w:val="20"/>
    </w:rPr>
  </w:style>
  <w:style w:type="paragraph" w:customStyle="1" w:styleId="SOWHL1-ASDEFCON">
    <w:name w:val="SOW HL1 - ASDEFCON"/>
    <w:basedOn w:val="ASDEFCONNormal"/>
    <w:next w:val="SOWHL2-ASDEFCON"/>
    <w:qFormat/>
    <w:rsid w:val="002F0BEF"/>
    <w:pPr>
      <w:keepNext/>
      <w:numPr>
        <w:numId w:val="1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F0BEF"/>
    <w:pPr>
      <w:keepNext/>
      <w:numPr>
        <w:ilvl w:val="1"/>
        <w:numId w:val="1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F0BEF"/>
    <w:pPr>
      <w:keepNext/>
      <w:numPr>
        <w:ilvl w:val="2"/>
        <w:numId w:val="15"/>
      </w:numPr>
    </w:pPr>
    <w:rPr>
      <w:rFonts w:eastAsia="Calibri"/>
      <w:b/>
      <w:szCs w:val="22"/>
      <w:lang w:eastAsia="en-US"/>
    </w:rPr>
  </w:style>
  <w:style w:type="paragraph" w:customStyle="1" w:styleId="SOWHL4-ASDEFCON">
    <w:name w:val="SOW HL4 - ASDEFCON"/>
    <w:basedOn w:val="ASDEFCONNormal"/>
    <w:qFormat/>
    <w:rsid w:val="002F0BEF"/>
    <w:pPr>
      <w:keepNext/>
      <w:numPr>
        <w:ilvl w:val="3"/>
        <w:numId w:val="15"/>
      </w:numPr>
    </w:pPr>
    <w:rPr>
      <w:rFonts w:eastAsia="Calibri"/>
      <w:b/>
      <w:szCs w:val="22"/>
      <w:lang w:eastAsia="en-US"/>
    </w:rPr>
  </w:style>
  <w:style w:type="paragraph" w:customStyle="1" w:styleId="SOWHL5-ASDEFCON">
    <w:name w:val="SOW HL5 - ASDEFCON"/>
    <w:basedOn w:val="ASDEFCONNormal"/>
    <w:qFormat/>
    <w:rsid w:val="002F0BEF"/>
    <w:pPr>
      <w:keepNext/>
      <w:numPr>
        <w:ilvl w:val="4"/>
        <w:numId w:val="15"/>
      </w:numPr>
    </w:pPr>
    <w:rPr>
      <w:rFonts w:eastAsia="Calibri"/>
      <w:b/>
      <w:szCs w:val="22"/>
      <w:lang w:eastAsia="en-US"/>
    </w:rPr>
  </w:style>
  <w:style w:type="paragraph" w:customStyle="1" w:styleId="SOWSubL1-ASDEFCON">
    <w:name w:val="SOW SubL1 - ASDEFCON"/>
    <w:basedOn w:val="ASDEFCONNormal"/>
    <w:qFormat/>
    <w:rsid w:val="002F0BEF"/>
    <w:pPr>
      <w:numPr>
        <w:ilvl w:val="5"/>
        <w:numId w:val="15"/>
      </w:numPr>
    </w:pPr>
    <w:rPr>
      <w:rFonts w:eastAsia="Calibri"/>
      <w:szCs w:val="22"/>
      <w:lang w:eastAsia="en-US"/>
    </w:rPr>
  </w:style>
  <w:style w:type="paragraph" w:customStyle="1" w:styleId="SOWHL1NONUM-ASDEFCON">
    <w:name w:val="SOW HL1 NONUM - ASDEFCON"/>
    <w:basedOn w:val="SOWHL1-ASDEFCON"/>
    <w:next w:val="SOWHL2-ASDEFCON"/>
    <w:rsid w:val="002F0BE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F0BEF"/>
    <w:pPr>
      <w:numPr>
        <w:ilvl w:val="0"/>
        <w:numId w:val="0"/>
      </w:numPr>
      <w:ind w:left="1134"/>
    </w:pPr>
    <w:rPr>
      <w:rFonts w:eastAsia="Times New Roman"/>
      <w:bCs/>
      <w:szCs w:val="20"/>
    </w:rPr>
  </w:style>
  <w:style w:type="paragraph" w:customStyle="1" w:styleId="SOWTL2-ASDEFCON">
    <w:name w:val="SOW TL2 - ASDEFCON"/>
    <w:basedOn w:val="SOWHL2-ASDEFCON"/>
    <w:rsid w:val="002F0BEF"/>
    <w:pPr>
      <w:keepNext w:val="0"/>
      <w:pBdr>
        <w:bottom w:val="none" w:sz="0" w:space="0" w:color="auto"/>
      </w:pBdr>
    </w:pPr>
    <w:rPr>
      <w:b w:val="0"/>
    </w:rPr>
  </w:style>
  <w:style w:type="paragraph" w:customStyle="1" w:styleId="SOWTL3NONUM-ASDEFCON">
    <w:name w:val="SOW TL3 NONUM - ASDEFCON"/>
    <w:basedOn w:val="SOWTL3-ASDEFCON"/>
    <w:next w:val="SOWTL3-ASDEFCON"/>
    <w:rsid w:val="002F0BEF"/>
    <w:pPr>
      <w:numPr>
        <w:ilvl w:val="0"/>
        <w:numId w:val="0"/>
      </w:numPr>
      <w:ind w:left="1134"/>
    </w:pPr>
    <w:rPr>
      <w:rFonts w:eastAsia="Times New Roman"/>
      <w:bCs/>
      <w:szCs w:val="20"/>
    </w:rPr>
  </w:style>
  <w:style w:type="paragraph" w:customStyle="1" w:styleId="SOWTL3-ASDEFCON">
    <w:name w:val="SOW TL3 - ASDEFCON"/>
    <w:basedOn w:val="SOWHL3-ASDEFCON"/>
    <w:rsid w:val="002F0BEF"/>
    <w:pPr>
      <w:keepNext w:val="0"/>
    </w:pPr>
    <w:rPr>
      <w:b w:val="0"/>
    </w:rPr>
  </w:style>
  <w:style w:type="paragraph" w:customStyle="1" w:styleId="SOWTL4NONUM-ASDEFCON">
    <w:name w:val="SOW TL4 NONUM - ASDEFCON"/>
    <w:basedOn w:val="SOWTL4-ASDEFCON"/>
    <w:next w:val="SOWTL4-ASDEFCON"/>
    <w:rsid w:val="002F0BEF"/>
    <w:pPr>
      <w:numPr>
        <w:ilvl w:val="0"/>
        <w:numId w:val="0"/>
      </w:numPr>
      <w:ind w:left="1134"/>
    </w:pPr>
    <w:rPr>
      <w:rFonts w:eastAsia="Times New Roman"/>
      <w:bCs/>
      <w:szCs w:val="20"/>
    </w:rPr>
  </w:style>
  <w:style w:type="paragraph" w:customStyle="1" w:styleId="SOWTL4-ASDEFCON">
    <w:name w:val="SOW TL4 - ASDEFCON"/>
    <w:basedOn w:val="SOWHL4-ASDEFCON"/>
    <w:rsid w:val="002F0BEF"/>
    <w:pPr>
      <w:keepNext w:val="0"/>
    </w:pPr>
    <w:rPr>
      <w:b w:val="0"/>
    </w:rPr>
  </w:style>
  <w:style w:type="paragraph" w:customStyle="1" w:styleId="SOWTL5NONUM-ASDEFCON">
    <w:name w:val="SOW TL5 NONUM - ASDEFCON"/>
    <w:basedOn w:val="SOWHL5-ASDEFCON"/>
    <w:next w:val="SOWTL5-ASDEFCON"/>
    <w:rsid w:val="002F0BEF"/>
    <w:pPr>
      <w:keepNext w:val="0"/>
      <w:numPr>
        <w:ilvl w:val="0"/>
        <w:numId w:val="0"/>
      </w:numPr>
      <w:ind w:left="1134"/>
    </w:pPr>
    <w:rPr>
      <w:b w:val="0"/>
    </w:rPr>
  </w:style>
  <w:style w:type="paragraph" w:customStyle="1" w:styleId="SOWTL5-ASDEFCON">
    <w:name w:val="SOW TL5 - ASDEFCON"/>
    <w:basedOn w:val="SOWHL5-ASDEFCON"/>
    <w:rsid w:val="002F0BEF"/>
    <w:pPr>
      <w:keepNext w:val="0"/>
    </w:pPr>
    <w:rPr>
      <w:b w:val="0"/>
    </w:rPr>
  </w:style>
  <w:style w:type="paragraph" w:customStyle="1" w:styleId="SOWSubL2-ASDEFCON">
    <w:name w:val="SOW SubL2 - ASDEFCON"/>
    <w:basedOn w:val="ASDEFCONNormal"/>
    <w:qFormat/>
    <w:rsid w:val="002F0BEF"/>
    <w:pPr>
      <w:numPr>
        <w:ilvl w:val="6"/>
        <w:numId w:val="15"/>
      </w:numPr>
    </w:pPr>
    <w:rPr>
      <w:rFonts w:eastAsia="Calibri"/>
      <w:szCs w:val="22"/>
      <w:lang w:eastAsia="en-US"/>
    </w:rPr>
  </w:style>
  <w:style w:type="paragraph" w:customStyle="1" w:styleId="SOWSubL1NONUM-ASDEFCON">
    <w:name w:val="SOW SubL1 NONUM - ASDEFCON"/>
    <w:basedOn w:val="SOWSubL1-ASDEFCON"/>
    <w:next w:val="SOWSubL1-ASDEFCON"/>
    <w:qFormat/>
    <w:rsid w:val="002F0BEF"/>
    <w:pPr>
      <w:numPr>
        <w:numId w:val="0"/>
      </w:numPr>
      <w:ind w:left="1701"/>
    </w:pPr>
  </w:style>
  <w:style w:type="paragraph" w:customStyle="1" w:styleId="SOWSubL2NONUM-ASDEFCON">
    <w:name w:val="SOW SubL2 NONUM - ASDEFCON"/>
    <w:basedOn w:val="SOWSubL2-ASDEFCON"/>
    <w:next w:val="SOWSubL2-ASDEFCON"/>
    <w:qFormat/>
    <w:rsid w:val="002F0BEF"/>
    <w:pPr>
      <w:numPr>
        <w:ilvl w:val="0"/>
        <w:numId w:val="0"/>
      </w:numPr>
      <w:ind w:left="2268"/>
    </w:pPr>
  </w:style>
  <w:style w:type="paragraph" w:customStyle="1" w:styleId="ASDEFCONTextBlock">
    <w:name w:val="ASDEFCON TextBlock"/>
    <w:basedOn w:val="ASDEFCONNormal"/>
    <w:qFormat/>
    <w:rsid w:val="002F0BE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F0BEF"/>
    <w:pPr>
      <w:numPr>
        <w:numId w:val="3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F0BEF"/>
    <w:pPr>
      <w:keepNext/>
      <w:spacing w:before="240"/>
    </w:pPr>
    <w:rPr>
      <w:rFonts w:ascii="Arial Bold" w:hAnsi="Arial Bold"/>
      <w:b/>
      <w:bCs/>
      <w:caps/>
      <w:szCs w:val="20"/>
    </w:rPr>
  </w:style>
  <w:style w:type="paragraph" w:customStyle="1" w:styleId="Table8ptHeading-ASDEFCON">
    <w:name w:val="Table 8pt Heading - ASDEFCON"/>
    <w:basedOn w:val="ASDEFCONNormal"/>
    <w:rsid w:val="002F0BE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F0BEF"/>
    <w:pPr>
      <w:numPr>
        <w:numId w:val="4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F0BEF"/>
    <w:pPr>
      <w:numPr>
        <w:numId w:val="4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F0BEF"/>
    <w:rPr>
      <w:color w:val="000000"/>
      <w:szCs w:val="22"/>
      <w:lang w:eastAsia="en-US"/>
    </w:rPr>
  </w:style>
  <w:style w:type="paragraph" w:customStyle="1" w:styleId="Table8ptSub1-ASDEFCON">
    <w:name w:val="Table 8pt Sub1 - ASDEFCON"/>
    <w:basedOn w:val="Table8ptText-ASDEFCON"/>
    <w:rsid w:val="002F0BEF"/>
    <w:pPr>
      <w:numPr>
        <w:ilvl w:val="1"/>
      </w:numPr>
    </w:pPr>
  </w:style>
  <w:style w:type="paragraph" w:customStyle="1" w:styleId="Table8ptSub2-ASDEFCON">
    <w:name w:val="Table 8pt Sub2 - ASDEFCON"/>
    <w:basedOn w:val="Table8ptText-ASDEFCON"/>
    <w:rsid w:val="002F0BEF"/>
    <w:pPr>
      <w:numPr>
        <w:ilvl w:val="2"/>
      </w:numPr>
    </w:pPr>
  </w:style>
  <w:style w:type="paragraph" w:customStyle="1" w:styleId="Table10ptHeading-ASDEFCON">
    <w:name w:val="Table 10pt Heading - ASDEFCON"/>
    <w:basedOn w:val="ASDEFCONNormal"/>
    <w:rsid w:val="002F0BEF"/>
    <w:pPr>
      <w:keepNext/>
      <w:spacing w:before="60" w:after="60"/>
      <w:jc w:val="center"/>
    </w:pPr>
    <w:rPr>
      <w:b/>
    </w:rPr>
  </w:style>
  <w:style w:type="paragraph" w:customStyle="1" w:styleId="Table8ptBP1-ASDEFCON">
    <w:name w:val="Table 8pt BP1 - ASDEFCON"/>
    <w:basedOn w:val="Table8ptText-ASDEFCON"/>
    <w:rsid w:val="002F0BEF"/>
    <w:pPr>
      <w:numPr>
        <w:numId w:val="38"/>
      </w:numPr>
    </w:pPr>
  </w:style>
  <w:style w:type="paragraph" w:customStyle="1" w:styleId="Table8ptBP2-ASDEFCON">
    <w:name w:val="Table 8pt BP2 - ASDEFCON"/>
    <w:basedOn w:val="Table8ptText-ASDEFCON"/>
    <w:rsid w:val="002F0BEF"/>
    <w:pPr>
      <w:numPr>
        <w:ilvl w:val="1"/>
        <w:numId w:val="38"/>
      </w:numPr>
      <w:tabs>
        <w:tab w:val="clear" w:pos="284"/>
      </w:tabs>
    </w:pPr>
    <w:rPr>
      <w:iCs/>
    </w:rPr>
  </w:style>
  <w:style w:type="paragraph" w:customStyle="1" w:styleId="ASDEFCONBulletsLV1">
    <w:name w:val="ASDEFCON Bullets LV1"/>
    <w:basedOn w:val="ASDEFCONNormal"/>
    <w:rsid w:val="002F0BEF"/>
    <w:pPr>
      <w:numPr>
        <w:numId w:val="40"/>
      </w:numPr>
    </w:pPr>
    <w:rPr>
      <w:rFonts w:eastAsia="Calibri"/>
      <w:szCs w:val="22"/>
      <w:lang w:eastAsia="en-US"/>
    </w:rPr>
  </w:style>
  <w:style w:type="paragraph" w:customStyle="1" w:styleId="Table10ptSub1-ASDEFCON">
    <w:name w:val="Table 10pt Sub1 - ASDEFCON"/>
    <w:basedOn w:val="Table10ptText-ASDEFCON"/>
    <w:rsid w:val="002F0BEF"/>
    <w:pPr>
      <w:numPr>
        <w:ilvl w:val="1"/>
      </w:numPr>
      <w:jc w:val="both"/>
    </w:pPr>
  </w:style>
  <w:style w:type="paragraph" w:customStyle="1" w:styleId="Table10ptSub2-ASDEFCON">
    <w:name w:val="Table 10pt Sub2 - ASDEFCON"/>
    <w:basedOn w:val="Table10ptText-ASDEFCON"/>
    <w:rsid w:val="002F0BEF"/>
    <w:pPr>
      <w:numPr>
        <w:ilvl w:val="2"/>
      </w:numPr>
      <w:jc w:val="both"/>
    </w:pPr>
  </w:style>
  <w:style w:type="paragraph" w:customStyle="1" w:styleId="ASDEFCONBulletsLV2">
    <w:name w:val="ASDEFCON Bullets LV2"/>
    <w:basedOn w:val="ASDEFCONNormal"/>
    <w:rsid w:val="002F0BEF"/>
    <w:pPr>
      <w:numPr>
        <w:numId w:val="10"/>
      </w:numPr>
    </w:pPr>
  </w:style>
  <w:style w:type="paragraph" w:customStyle="1" w:styleId="Table10ptBP1-ASDEFCON">
    <w:name w:val="Table 10pt BP1 - ASDEFCON"/>
    <w:basedOn w:val="ASDEFCONNormal"/>
    <w:rsid w:val="002F0BEF"/>
    <w:pPr>
      <w:numPr>
        <w:numId w:val="44"/>
      </w:numPr>
      <w:spacing w:before="60" w:after="60"/>
    </w:pPr>
  </w:style>
  <w:style w:type="paragraph" w:customStyle="1" w:styleId="Table10ptBP2-ASDEFCON">
    <w:name w:val="Table 10pt BP2 - ASDEFCON"/>
    <w:basedOn w:val="ASDEFCONNormal"/>
    <w:link w:val="Table10ptBP2-ASDEFCONCharChar"/>
    <w:rsid w:val="002F0BEF"/>
    <w:pPr>
      <w:numPr>
        <w:ilvl w:val="1"/>
        <w:numId w:val="44"/>
      </w:numPr>
      <w:spacing w:before="60" w:after="60"/>
    </w:pPr>
  </w:style>
  <w:style w:type="character" w:customStyle="1" w:styleId="Table10ptBP2-ASDEFCONCharChar">
    <w:name w:val="Table 10pt BP2 - ASDEFCON Char Char"/>
    <w:link w:val="Table10ptBP2-ASDEFCON"/>
    <w:rsid w:val="002F0BEF"/>
    <w:rPr>
      <w:rFonts w:eastAsia="Times New Roman"/>
      <w:color w:val="000000"/>
      <w:szCs w:val="40"/>
    </w:rPr>
  </w:style>
  <w:style w:type="paragraph" w:customStyle="1" w:styleId="GuideMarginHead-ASDEFCON">
    <w:name w:val="Guide Margin Head - ASDEFCON"/>
    <w:basedOn w:val="ASDEFCONNormal"/>
    <w:rsid w:val="002F0BE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F0BEF"/>
    <w:pPr>
      <w:ind w:left="1680"/>
    </w:pPr>
    <w:rPr>
      <w:lang w:eastAsia="en-US"/>
    </w:rPr>
  </w:style>
  <w:style w:type="paragraph" w:customStyle="1" w:styleId="GuideSublistLv1-ASDEFCON">
    <w:name w:val="Guide Sublist Lv1 - ASDEFCON"/>
    <w:basedOn w:val="ASDEFCONNormal"/>
    <w:qFormat/>
    <w:rsid w:val="002F0BEF"/>
    <w:pPr>
      <w:numPr>
        <w:numId w:val="48"/>
      </w:numPr>
    </w:pPr>
    <w:rPr>
      <w:rFonts w:eastAsia="Calibri"/>
      <w:szCs w:val="22"/>
      <w:lang w:eastAsia="en-US"/>
    </w:rPr>
  </w:style>
  <w:style w:type="paragraph" w:customStyle="1" w:styleId="GuideBullets-ASDEFCON">
    <w:name w:val="Guide Bullets - ASDEFCON"/>
    <w:basedOn w:val="ASDEFCONNormal"/>
    <w:rsid w:val="002F0BEF"/>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2F0BE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F0BEF"/>
    <w:pPr>
      <w:keepNext/>
      <w:spacing w:before="240"/>
    </w:pPr>
    <w:rPr>
      <w:rFonts w:eastAsia="Calibri"/>
      <w:b/>
      <w:caps/>
      <w:szCs w:val="20"/>
      <w:lang w:eastAsia="en-US"/>
    </w:rPr>
  </w:style>
  <w:style w:type="paragraph" w:customStyle="1" w:styleId="ASDEFCONSublist">
    <w:name w:val="ASDEFCON Sublist"/>
    <w:basedOn w:val="ASDEFCONNormal"/>
    <w:rsid w:val="002F0BEF"/>
    <w:pPr>
      <w:numPr>
        <w:numId w:val="49"/>
      </w:numPr>
    </w:pPr>
    <w:rPr>
      <w:iCs/>
    </w:rPr>
  </w:style>
  <w:style w:type="paragraph" w:customStyle="1" w:styleId="ASDEFCONRecitals">
    <w:name w:val="ASDEFCON Recitals"/>
    <w:basedOn w:val="ASDEFCONNormal"/>
    <w:link w:val="ASDEFCONRecitalsCharChar"/>
    <w:rsid w:val="002F0BEF"/>
    <w:pPr>
      <w:numPr>
        <w:numId w:val="41"/>
      </w:numPr>
    </w:pPr>
  </w:style>
  <w:style w:type="character" w:customStyle="1" w:styleId="ASDEFCONRecitalsCharChar">
    <w:name w:val="ASDEFCON Recitals Char Char"/>
    <w:link w:val="ASDEFCONRecitals"/>
    <w:rsid w:val="002F0BEF"/>
    <w:rPr>
      <w:rFonts w:eastAsia="Times New Roman"/>
      <w:color w:val="000000"/>
      <w:szCs w:val="40"/>
    </w:rPr>
  </w:style>
  <w:style w:type="paragraph" w:customStyle="1" w:styleId="NoteList-ASDEFCON">
    <w:name w:val="Note List - ASDEFCON"/>
    <w:basedOn w:val="ASDEFCONNormal"/>
    <w:rsid w:val="002F0BEF"/>
    <w:pPr>
      <w:numPr>
        <w:numId w:val="42"/>
      </w:numPr>
    </w:pPr>
    <w:rPr>
      <w:b/>
      <w:bCs/>
      <w:i/>
    </w:rPr>
  </w:style>
  <w:style w:type="paragraph" w:customStyle="1" w:styleId="NoteBullets-ASDEFCON">
    <w:name w:val="Note Bullets - ASDEFCON"/>
    <w:basedOn w:val="ASDEFCONNormal"/>
    <w:rsid w:val="002F0BEF"/>
    <w:pPr>
      <w:numPr>
        <w:numId w:val="43"/>
      </w:numPr>
    </w:pPr>
    <w:rPr>
      <w:b/>
      <w:i/>
    </w:rPr>
  </w:style>
  <w:style w:type="paragraph" w:styleId="Caption">
    <w:name w:val="caption"/>
    <w:basedOn w:val="Normal"/>
    <w:next w:val="Normal"/>
    <w:qFormat/>
    <w:rsid w:val="002F0BEF"/>
    <w:rPr>
      <w:b/>
      <w:bCs/>
      <w:szCs w:val="20"/>
    </w:rPr>
  </w:style>
  <w:style w:type="paragraph" w:customStyle="1" w:styleId="ASDEFCONOperativePartListLV1">
    <w:name w:val="ASDEFCON Operative Part List LV1"/>
    <w:basedOn w:val="ASDEFCONNormal"/>
    <w:rsid w:val="002F0BEF"/>
    <w:pPr>
      <w:numPr>
        <w:numId w:val="45"/>
      </w:numPr>
    </w:pPr>
    <w:rPr>
      <w:iCs/>
    </w:rPr>
  </w:style>
  <w:style w:type="paragraph" w:customStyle="1" w:styleId="ASDEFCONOperativePartListLV2">
    <w:name w:val="ASDEFCON Operative Part List LV2"/>
    <w:basedOn w:val="ASDEFCONOperativePartListLV1"/>
    <w:rsid w:val="002F0BEF"/>
    <w:pPr>
      <w:numPr>
        <w:ilvl w:val="1"/>
      </w:numPr>
    </w:pPr>
  </w:style>
  <w:style w:type="paragraph" w:customStyle="1" w:styleId="ASDEFCONOptionSpace">
    <w:name w:val="ASDEFCON Option Space"/>
    <w:basedOn w:val="ASDEFCONNormal"/>
    <w:rsid w:val="002F0BEF"/>
    <w:pPr>
      <w:spacing w:after="0"/>
    </w:pPr>
    <w:rPr>
      <w:bCs/>
      <w:color w:val="FFFFFF"/>
      <w:sz w:val="8"/>
    </w:rPr>
  </w:style>
  <w:style w:type="paragraph" w:customStyle="1" w:styleId="ATTANNReferencetoCOC">
    <w:name w:val="ATT/ANN Reference to COC"/>
    <w:basedOn w:val="ASDEFCONNormal"/>
    <w:rsid w:val="002F0BEF"/>
    <w:pPr>
      <w:keepNext/>
      <w:jc w:val="right"/>
    </w:pPr>
    <w:rPr>
      <w:i/>
      <w:iCs/>
      <w:szCs w:val="20"/>
    </w:rPr>
  </w:style>
  <w:style w:type="paragraph" w:customStyle="1" w:styleId="ASDEFCONHeaderFooterCenter">
    <w:name w:val="ASDEFCON Header/Footer Center"/>
    <w:basedOn w:val="ASDEFCONHeaderFooterLeft"/>
    <w:rsid w:val="002F0BEF"/>
    <w:pPr>
      <w:jc w:val="center"/>
    </w:pPr>
    <w:rPr>
      <w:szCs w:val="20"/>
    </w:rPr>
  </w:style>
  <w:style w:type="paragraph" w:customStyle="1" w:styleId="ASDEFCONHeaderFooterRight">
    <w:name w:val="ASDEFCON Header/Footer Right"/>
    <w:basedOn w:val="ASDEFCONHeaderFooterLeft"/>
    <w:rsid w:val="002F0BEF"/>
    <w:pPr>
      <w:jc w:val="right"/>
    </w:pPr>
    <w:rPr>
      <w:szCs w:val="20"/>
    </w:rPr>
  </w:style>
  <w:style w:type="paragraph" w:customStyle="1" w:styleId="ASDEFCONHeaderFooterClassification">
    <w:name w:val="ASDEFCON Header/Footer Classification"/>
    <w:basedOn w:val="ASDEFCONHeaderFooterLeft"/>
    <w:rsid w:val="002F0BEF"/>
    <w:pPr>
      <w:jc w:val="center"/>
    </w:pPr>
    <w:rPr>
      <w:rFonts w:ascii="Arial Bold" w:hAnsi="Arial Bold"/>
      <w:b/>
      <w:bCs/>
      <w:caps/>
      <w:sz w:val="20"/>
    </w:rPr>
  </w:style>
  <w:style w:type="paragraph" w:customStyle="1" w:styleId="GuideLV3Head-ASDEFCON">
    <w:name w:val="Guide LV3 Head - ASDEFCON"/>
    <w:basedOn w:val="ASDEFCONNormal"/>
    <w:rsid w:val="002F0BEF"/>
    <w:pPr>
      <w:keepNext/>
    </w:pPr>
    <w:rPr>
      <w:rFonts w:eastAsia="Calibri"/>
      <w:b/>
      <w:szCs w:val="22"/>
      <w:lang w:eastAsia="en-US"/>
    </w:rPr>
  </w:style>
  <w:style w:type="paragraph" w:customStyle="1" w:styleId="GuideSublistLv2-ASDEFCON">
    <w:name w:val="Guide Sublist Lv2 - ASDEFCON"/>
    <w:basedOn w:val="ASDEFCONNormal"/>
    <w:rsid w:val="002F0BEF"/>
    <w:pPr>
      <w:numPr>
        <w:ilvl w:val="1"/>
        <w:numId w:val="48"/>
      </w:numPr>
    </w:pPr>
  </w:style>
  <w:style w:type="paragraph" w:styleId="TOCHeading">
    <w:name w:val="TOC Heading"/>
    <w:basedOn w:val="Heading1"/>
    <w:next w:val="Normal"/>
    <w:uiPriority w:val="39"/>
    <w:semiHidden/>
    <w:unhideWhenUsed/>
    <w:qFormat/>
    <w:rsid w:val="001F1047"/>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2F0BEF"/>
    <w:pPr>
      <w:numPr>
        <w:numId w:val="92"/>
      </w:numPr>
    </w:pPr>
  </w:style>
  <w:style w:type="paragraph" w:styleId="Subtitle">
    <w:name w:val="Subtitle"/>
    <w:basedOn w:val="Normal"/>
    <w:next w:val="Normal"/>
    <w:link w:val="SubtitleChar"/>
    <w:uiPriority w:val="99"/>
    <w:qFormat/>
    <w:rsid w:val="000B5D6E"/>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0B5D6E"/>
    <w:rPr>
      <w:rFonts w:ascii="Times New Roman" w:eastAsia="Times New Roman" w:hAnsi="Times New Roman"/>
      <w:i/>
      <w:color w:val="003760"/>
      <w:spacing w:val="15"/>
    </w:rPr>
  </w:style>
  <w:style w:type="paragraph" w:customStyle="1" w:styleId="StyleTitleGeorgiaNotBoldLeft">
    <w:name w:val="Style Title + Georgia Not Bold Left"/>
    <w:basedOn w:val="Title"/>
    <w:qFormat/>
    <w:rsid w:val="000B5D6E"/>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0B5D6E"/>
    <w:rPr>
      <w:rFonts w:ascii="Calibri Light" w:eastAsia="Times New Roman" w:hAnsi="Calibri Light"/>
      <w:b/>
      <w:bCs/>
      <w:kern w:val="28"/>
      <w:sz w:val="32"/>
      <w:szCs w:val="32"/>
    </w:rPr>
  </w:style>
  <w:style w:type="paragraph" w:customStyle="1" w:styleId="Bullet">
    <w:name w:val="Bullet"/>
    <w:basedOn w:val="ListParagraph"/>
    <w:qFormat/>
    <w:rsid w:val="000B5D6E"/>
    <w:pPr>
      <w:numPr>
        <w:numId w:val="94"/>
      </w:numPr>
      <w:tabs>
        <w:tab w:val="left" w:pos="567"/>
      </w:tabs>
      <w:jc w:val="left"/>
    </w:pPr>
  </w:style>
  <w:style w:type="paragraph" w:styleId="ListParagraph">
    <w:name w:val="List Paragraph"/>
    <w:basedOn w:val="Normal"/>
    <w:uiPriority w:val="34"/>
    <w:qFormat/>
    <w:rsid w:val="000B5D6E"/>
    <w:pPr>
      <w:spacing w:after="0"/>
      <w:ind w:left="720"/>
    </w:pPr>
  </w:style>
  <w:style w:type="paragraph" w:customStyle="1" w:styleId="Bullet2">
    <w:name w:val="Bullet 2"/>
    <w:basedOn w:val="Normal"/>
    <w:rsid w:val="000B5D6E"/>
    <w:pPr>
      <w:numPr>
        <w:numId w:val="101"/>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74084-913C-46C2-9ECD-F870B1838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361</TotalTime>
  <Pages>2</Pages>
  <Words>12127</Words>
  <Characters>69128</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DSD-MNT-SA</vt:lpstr>
    </vt:vector>
  </TitlesOfParts>
  <Manager/>
  <Company/>
  <LinksUpToDate>false</LinksUpToDate>
  <CharactersWithSpaces>81093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DSD-MNT-SA</dc:title>
  <dc:subject>Information Systems Administration and Maintenance</dc:subject>
  <dc:creator/>
  <cp:keywords>IT, Information Systems</cp:keywords>
  <cp:lastModifiedBy/>
  <cp:revision>53</cp:revision>
  <cp:lastPrinted>2010-12-29T00:51:00Z</cp:lastPrinted>
  <dcterms:created xsi:type="dcterms:W3CDTF">2018-01-16T00:56:00Z</dcterms:created>
  <dcterms:modified xsi:type="dcterms:W3CDTF">2026-06-18T22:48:00Z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BM80025333</vt:lpwstr>
  </property>
  <property fmtid="{D5CDD505-2E9C-101B-9397-08002B2CF9AE}" pid="4" name="Objective-Version">
    <vt:lpwstr>3.2</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DSD-MNT-SA</vt:lpwstr>
  </property>
  <property fmtid="{D5CDD505-2E9C-101B-9397-08002B2CF9AE}" pid="10" name="Footer_Left">
    <vt:lpwstr/>
  </property>
</Properties>
</file>